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3509D" w14:textId="56A477EB" w:rsidR="00722C26" w:rsidRDefault="00722C26" w:rsidP="0041171A">
      <w:pPr>
        <w:pStyle w:val="Title10"/>
        <w:spacing w:line="240" w:lineRule="exact"/>
        <w:jc w:val="both"/>
      </w:pPr>
      <w:r>
        <w:t xml:space="preserve">TITLE: </w:t>
      </w:r>
      <w:r w:rsidR="00634B9B">
        <w:rPr>
          <w:u w:val="single"/>
        </w:rPr>
        <w:t xml:space="preserve">TESTING PROCEDURE FOR </w:t>
      </w:r>
      <w:r w:rsidR="008F331D">
        <w:rPr>
          <w:color w:val="FF0000"/>
          <w:u w:val="single"/>
        </w:rPr>
        <w:t>STEVAL-M</w:t>
      </w:r>
      <w:r w:rsidR="00A45CDF">
        <w:rPr>
          <w:color w:val="FF0000"/>
          <w:u w:val="single"/>
        </w:rPr>
        <w:t>IC008</w:t>
      </w:r>
      <w:r w:rsidR="0030766C">
        <w:rPr>
          <w:color w:val="FF0000"/>
          <w:u w:val="single"/>
        </w:rPr>
        <w:t>A</w:t>
      </w:r>
      <w:r w:rsidR="00E9470D">
        <w:rPr>
          <w:u w:val="single"/>
        </w:rPr>
        <w:t xml:space="preserve"> document</w:t>
      </w:r>
    </w:p>
    <w:p w14:paraId="04E83CE1" w14:textId="77777777" w:rsidR="00E2658E" w:rsidRDefault="00E2658E" w:rsidP="00E2658E">
      <w:pPr>
        <w:pStyle w:val="TITLE1"/>
        <w:numPr>
          <w:ilvl w:val="0"/>
          <w:numId w:val="0"/>
        </w:numPr>
        <w:ind w:left="284" w:hanging="284"/>
        <w:jc w:val="both"/>
        <w:rPr>
          <w:b w:val="0"/>
        </w:rPr>
      </w:pPr>
    </w:p>
    <w:p w14:paraId="5C742CCC" w14:textId="77777777" w:rsidR="00E2658E" w:rsidRPr="006B195C" w:rsidRDefault="008015CE" w:rsidP="00E2658E">
      <w:pPr>
        <w:pStyle w:val="PARAGRAPH1"/>
        <w:ind w:left="0"/>
        <w:rPr>
          <w:i/>
          <w:color w:val="FF0000"/>
        </w:rPr>
      </w:pPr>
      <w:r>
        <w:rPr>
          <w:i/>
          <w:color w:val="FF0000"/>
        </w:rPr>
        <w:t xml:space="preserve">Test procedure for this type of PCB </w:t>
      </w:r>
      <w:r w:rsidR="001600BD">
        <w:rPr>
          <w:i/>
          <w:color w:val="FF0000"/>
        </w:rPr>
        <w:t>can</w:t>
      </w:r>
      <w:r>
        <w:rPr>
          <w:i/>
          <w:color w:val="FF0000"/>
        </w:rPr>
        <w:t xml:space="preserve"> verify the whole application case</w:t>
      </w:r>
    </w:p>
    <w:p w14:paraId="6FE77CA0" w14:textId="77777777" w:rsidR="00E2658E" w:rsidRPr="00E2658E" w:rsidRDefault="00E2658E" w:rsidP="00E2658E">
      <w:pPr>
        <w:pStyle w:val="PARAGRAPH1"/>
        <w:ind w:left="0"/>
      </w:pPr>
    </w:p>
    <w:p w14:paraId="1EA50342" w14:textId="77777777" w:rsidR="00E2658E" w:rsidRPr="00E2658E" w:rsidRDefault="00E2658E">
      <w:pPr>
        <w:pStyle w:val="TOCHeading"/>
        <w:rPr>
          <w:rFonts w:ascii="Helvetica" w:hAnsi="Helvetica" w:cs="Helvetica"/>
          <w:color w:val="auto"/>
          <w:sz w:val="24"/>
          <w:szCs w:val="24"/>
        </w:rPr>
      </w:pPr>
      <w:r w:rsidRPr="00E2658E">
        <w:rPr>
          <w:rFonts w:ascii="Helvetica" w:hAnsi="Helvetica" w:cs="Helvetica"/>
          <w:color w:val="auto"/>
          <w:sz w:val="24"/>
          <w:szCs w:val="24"/>
        </w:rPr>
        <w:t>Table of Contents</w:t>
      </w:r>
    </w:p>
    <w:p w14:paraId="258F506D" w14:textId="5ADF377C" w:rsidR="004F3810" w:rsidRDefault="00E2658E">
      <w:pPr>
        <w:pStyle w:val="TOC1"/>
        <w:tabs>
          <w:tab w:val="left" w:pos="400"/>
          <w:tab w:val="right" w:leader="dot" w:pos="9017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E2658E">
        <w:rPr>
          <w:rFonts w:cs="Helvetica"/>
          <w:b/>
          <w:bCs/>
          <w:noProof/>
        </w:rPr>
        <w:fldChar w:fldCharType="begin"/>
      </w:r>
      <w:r w:rsidRPr="00E2658E">
        <w:rPr>
          <w:rFonts w:cs="Helvetica"/>
          <w:b/>
          <w:bCs/>
          <w:noProof/>
        </w:rPr>
        <w:instrText xml:space="preserve"> TOC \o "1-3" \h \z \u </w:instrText>
      </w:r>
      <w:r w:rsidRPr="00E2658E">
        <w:rPr>
          <w:rFonts w:cs="Helvetica"/>
          <w:b/>
          <w:bCs/>
          <w:noProof/>
        </w:rPr>
        <w:fldChar w:fldCharType="separate"/>
      </w:r>
      <w:hyperlink w:anchor="_Toc102130986" w:history="1">
        <w:r w:rsidR="004F3810" w:rsidRPr="00EC03D1">
          <w:rPr>
            <w:rStyle w:val="Hyperlink"/>
            <w:noProof/>
          </w:rPr>
          <w:t>1.</w:t>
        </w:r>
        <w:r w:rsidR="004F3810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4F3810" w:rsidRPr="00EC03D1">
          <w:rPr>
            <w:rStyle w:val="Hyperlink"/>
            <w:noProof/>
          </w:rPr>
          <w:t>GENERAL</w:t>
        </w:r>
        <w:r w:rsidR="004F3810">
          <w:rPr>
            <w:noProof/>
            <w:webHidden/>
          </w:rPr>
          <w:tab/>
        </w:r>
        <w:r w:rsidR="004F3810">
          <w:rPr>
            <w:noProof/>
            <w:webHidden/>
          </w:rPr>
          <w:fldChar w:fldCharType="begin"/>
        </w:r>
        <w:r w:rsidR="004F3810">
          <w:rPr>
            <w:noProof/>
            <w:webHidden/>
          </w:rPr>
          <w:instrText xml:space="preserve"> PAGEREF _Toc102130986 \h </w:instrText>
        </w:r>
        <w:r w:rsidR="004F3810">
          <w:rPr>
            <w:noProof/>
            <w:webHidden/>
          </w:rPr>
        </w:r>
        <w:r w:rsidR="004F3810">
          <w:rPr>
            <w:noProof/>
            <w:webHidden/>
          </w:rPr>
          <w:fldChar w:fldCharType="separate"/>
        </w:r>
        <w:r w:rsidR="004F3810">
          <w:rPr>
            <w:noProof/>
            <w:webHidden/>
          </w:rPr>
          <w:t>1</w:t>
        </w:r>
        <w:r w:rsidR="004F3810">
          <w:rPr>
            <w:noProof/>
            <w:webHidden/>
          </w:rPr>
          <w:fldChar w:fldCharType="end"/>
        </w:r>
      </w:hyperlink>
    </w:p>
    <w:p w14:paraId="060D24C4" w14:textId="6B890323" w:rsidR="004F3810" w:rsidRDefault="004F3810">
      <w:pPr>
        <w:pStyle w:val="TOC1"/>
        <w:tabs>
          <w:tab w:val="left" w:pos="400"/>
          <w:tab w:val="right" w:leader="dot" w:pos="9017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2130987" w:history="1">
        <w:r w:rsidRPr="00EC03D1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EC03D1">
          <w:rPr>
            <w:rStyle w:val="Hyperlink"/>
            <w:noProof/>
          </w:rPr>
          <w:t>TESTING ENVIRONMENT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_Toc102130987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1482B66" w14:textId="4B74350A" w:rsidR="004F3810" w:rsidRDefault="004F3810">
      <w:pPr>
        <w:pStyle w:val="TOC1"/>
        <w:tabs>
          <w:tab w:val="left" w:pos="400"/>
          <w:tab w:val="right" w:leader="dot" w:pos="9017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2130988" w:history="1">
        <w:r w:rsidRPr="00EC03D1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EC03D1">
          <w:rPr>
            <w:rStyle w:val="Hyperlink"/>
            <w:noProof/>
          </w:rPr>
          <w:t>TESTING EXECUTION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_Toc102130988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8B5CABD" w14:textId="0CCC4261" w:rsidR="004F3810" w:rsidRDefault="004F3810">
      <w:pPr>
        <w:pStyle w:val="TOC2"/>
        <w:tabs>
          <w:tab w:val="left" w:pos="880"/>
          <w:tab w:val="right" w:leader="dot" w:pos="9017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2130989" w:history="1">
        <w:r w:rsidRPr="00EC03D1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EC03D1">
          <w:rPr>
            <w:rStyle w:val="Hyperlink"/>
            <w:noProof/>
          </w:rPr>
          <w:t>Test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_Toc102130989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12F709A" w14:textId="6909D76D" w:rsidR="004F3810" w:rsidRDefault="004F3810">
      <w:pPr>
        <w:pStyle w:val="TOC3"/>
        <w:tabs>
          <w:tab w:val="right" w:leader="dot" w:pos="9017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2130990" w:history="1">
        <w:r w:rsidRPr="00EC03D1">
          <w:rPr>
            <w:rStyle w:val="Hyperlink"/>
            <w:noProof/>
          </w:rPr>
          <w:t>3.1.1 Preliminary step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_Toc102130990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3FFA9C6" w14:textId="07809451" w:rsidR="004F3810" w:rsidRDefault="004F3810">
      <w:pPr>
        <w:pStyle w:val="TOC3"/>
        <w:tabs>
          <w:tab w:val="right" w:leader="dot" w:pos="9017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2130991" w:history="1">
        <w:r w:rsidRPr="00EC03D1">
          <w:rPr>
            <w:rStyle w:val="Hyperlink"/>
            <w:noProof/>
          </w:rPr>
          <w:t>3.1.2 Test Setup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_Toc102130991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220E501" w14:textId="3DDDAE38" w:rsidR="004F3810" w:rsidRDefault="004F3810">
      <w:pPr>
        <w:pStyle w:val="TOC3"/>
        <w:tabs>
          <w:tab w:val="right" w:leader="dot" w:pos="9017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2130992" w:history="1">
        <w:r w:rsidRPr="00EC03D1">
          <w:rPr>
            <w:rStyle w:val="Hyperlink"/>
            <w:noProof/>
          </w:rPr>
          <w:t>3.1.3 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_Toc102130992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2FE0333" w14:textId="64E99FDC" w:rsidR="004F3810" w:rsidRDefault="004F3810">
      <w:pPr>
        <w:pStyle w:val="TOC1"/>
        <w:tabs>
          <w:tab w:val="left" w:pos="400"/>
          <w:tab w:val="right" w:leader="dot" w:pos="9017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02130993" w:history="1">
        <w:r w:rsidRPr="00EC03D1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EC03D1">
          <w:rPr>
            <w:rStyle w:val="Hyperlink"/>
            <w:noProof/>
          </w:rPr>
          <w:t>Notes for certification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_Toc102130993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F5682BE" w14:textId="35CD78F8" w:rsidR="00E2658E" w:rsidRDefault="00E2658E">
      <w:pPr>
        <w:rPr>
          <w:rFonts w:cs="Helvetica"/>
          <w:b/>
          <w:bCs/>
          <w:noProof/>
        </w:rPr>
      </w:pPr>
      <w:r w:rsidRPr="00E2658E">
        <w:rPr>
          <w:rFonts w:cs="Helvetica"/>
          <w:b/>
          <w:bCs/>
          <w:noProof/>
        </w:rPr>
        <w:fldChar w:fldCharType="end"/>
      </w:r>
    </w:p>
    <w:p w14:paraId="4EE75981" w14:textId="77777777" w:rsidR="00273407" w:rsidRDefault="00273407" w:rsidP="00273407">
      <w:pPr>
        <w:pStyle w:val="TITLE1"/>
        <w:numPr>
          <w:ilvl w:val="0"/>
          <w:numId w:val="0"/>
        </w:numPr>
        <w:jc w:val="both"/>
        <w:rPr>
          <w:rFonts w:cs="Helvetica"/>
          <w:b w:val="0"/>
          <w:bCs/>
          <w:noProof/>
        </w:rPr>
      </w:pPr>
    </w:p>
    <w:p w14:paraId="34E2B8FF" w14:textId="58E11B76" w:rsidR="00722C26" w:rsidRDefault="00634B9B" w:rsidP="00273407">
      <w:pPr>
        <w:pStyle w:val="TITLE1"/>
      </w:pPr>
      <w:bookmarkStart w:id="0" w:name="_Toc102130986"/>
      <w:r>
        <w:t>GENERAL</w:t>
      </w:r>
      <w:bookmarkEnd w:id="0"/>
    </w:p>
    <w:tbl>
      <w:tblPr>
        <w:tblpPr w:leftFromText="180" w:rightFromText="180" w:vertAnchor="text" w:horzAnchor="margin" w:tblpY="81"/>
        <w:tblW w:w="8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34"/>
        <w:gridCol w:w="2472"/>
        <w:gridCol w:w="1442"/>
        <w:gridCol w:w="3133"/>
      </w:tblGrid>
      <w:tr w:rsidR="00E92C85" w14:paraId="7D956D46" w14:textId="77777777" w:rsidTr="00E92C85">
        <w:trPr>
          <w:trHeight w:val="259"/>
        </w:trPr>
        <w:tc>
          <w:tcPr>
            <w:tcW w:w="1234" w:type="dxa"/>
            <w:shd w:val="clear" w:color="auto" w:fill="auto"/>
          </w:tcPr>
          <w:p w14:paraId="78DFDFC8" w14:textId="77777777" w:rsidR="00E92C85" w:rsidRDefault="00E92C85" w:rsidP="00E2658E">
            <w:pPr>
              <w:pStyle w:val="PARAGRAPH1"/>
              <w:ind w:left="0"/>
            </w:pPr>
            <w:r>
              <w:t>Author:</w:t>
            </w:r>
          </w:p>
        </w:tc>
        <w:tc>
          <w:tcPr>
            <w:tcW w:w="2472" w:type="dxa"/>
            <w:shd w:val="clear" w:color="auto" w:fill="auto"/>
          </w:tcPr>
          <w:p w14:paraId="3F98F0FF" w14:textId="77777777" w:rsidR="00E92C85" w:rsidRDefault="001600BD" w:rsidP="00E2658E">
            <w:pPr>
              <w:pStyle w:val="PARAGRAPH1"/>
              <w:ind w:left="0"/>
            </w:pPr>
            <w:r>
              <w:t>Stefano Bosco</w:t>
            </w:r>
          </w:p>
        </w:tc>
        <w:tc>
          <w:tcPr>
            <w:tcW w:w="1442" w:type="dxa"/>
            <w:shd w:val="clear" w:color="auto" w:fill="auto"/>
          </w:tcPr>
          <w:p w14:paraId="69622B7E" w14:textId="77777777" w:rsidR="00E92C85" w:rsidRDefault="00E92C85" w:rsidP="00E2658E">
            <w:pPr>
              <w:pStyle w:val="PARAGRAPH1"/>
              <w:ind w:left="0"/>
            </w:pPr>
            <w:r>
              <w:t>Project Code:</w:t>
            </w:r>
          </w:p>
        </w:tc>
        <w:tc>
          <w:tcPr>
            <w:tcW w:w="3133" w:type="dxa"/>
          </w:tcPr>
          <w:p w14:paraId="762B7E33" w14:textId="7514DCF7" w:rsidR="00E92C85" w:rsidRDefault="001600BD" w:rsidP="00E2658E">
            <w:pPr>
              <w:pStyle w:val="PARAGRAPH1"/>
              <w:ind w:left="0"/>
            </w:pPr>
            <w:r>
              <w:t>STEVAL-</w:t>
            </w:r>
            <w:r w:rsidR="00A45CDF">
              <w:t>MIC008A</w:t>
            </w:r>
          </w:p>
        </w:tc>
      </w:tr>
      <w:tr w:rsidR="00E92C85" w14:paraId="08AD2285" w14:textId="77777777" w:rsidTr="00E92C85">
        <w:trPr>
          <w:trHeight w:val="259"/>
        </w:trPr>
        <w:tc>
          <w:tcPr>
            <w:tcW w:w="1234" w:type="dxa"/>
            <w:shd w:val="clear" w:color="auto" w:fill="auto"/>
          </w:tcPr>
          <w:p w14:paraId="688E1548" w14:textId="77777777" w:rsidR="00E92C85" w:rsidRDefault="00E92C85" w:rsidP="00E2658E">
            <w:pPr>
              <w:pStyle w:val="PARAGRAPH1"/>
              <w:ind w:left="0"/>
            </w:pPr>
            <w:r>
              <w:t>Date:</w:t>
            </w:r>
          </w:p>
        </w:tc>
        <w:tc>
          <w:tcPr>
            <w:tcW w:w="2472" w:type="dxa"/>
            <w:shd w:val="clear" w:color="auto" w:fill="auto"/>
          </w:tcPr>
          <w:p w14:paraId="2DD358ED" w14:textId="14D3524B" w:rsidR="00E92C85" w:rsidRDefault="00A45CDF" w:rsidP="00E2658E">
            <w:pPr>
              <w:pStyle w:val="PARAGRAPH1"/>
              <w:ind w:left="0"/>
            </w:pPr>
            <w:proofErr w:type="gramStart"/>
            <w:r>
              <w:t>April,</w:t>
            </w:r>
            <w:proofErr w:type="gramEnd"/>
            <w:r>
              <w:t xml:space="preserve"> 29</w:t>
            </w:r>
            <w:r w:rsidRPr="00A45CDF">
              <w:rPr>
                <w:vertAlign w:val="superscript"/>
              </w:rPr>
              <w:t>th</w:t>
            </w:r>
            <w:r>
              <w:t xml:space="preserve"> 2022</w:t>
            </w:r>
          </w:p>
        </w:tc>
        <w:tc>
          <w:tcPr>
            <w:tcW w:w="1442" w:type="dxa"/>
            <w:shd w:val="clear" w:color="auto" w:fill="auto"/>
          </w:tcPr>
          <w:p w14:paraId="200759E9" w14:textId="77777777" w:rsidR="00E92C85" w:rsidRDefault="00E92C85" w:rsidP="00E2658E">
            <w:pPr>
              <w:pStyle w:val="PARAGRAPH1"/>
              <w:ind w:left="0"/>
            </w:pPr>
            <w:r>
              <w:t>Board Code:</w:t>
            </w:r>
          </w:p>
        </w:tc>
        <w:tc>
          <w:tcPr>
            <w:tcW w:w="3133" w:type="dxa"/>
          </w:tcPr>
          <w:p w14:paraId="55110301" w14:textId="77777777" w:rsidR="00E92C85" w:rsidRDefault="00E92C85" w:rsidP="00E2658E">
            <w:pPr>
              <w:pStyle w:val="PARAGRAPH1"/>
              <w:ind w:left="0"/>
            </w:pPr>
          </w:p>
        </w:tc>
      </w:tr>
      <w:tr w:rsidR="00E92C85" w14:paraId="304E1705" w14:textId="77777777" w:rsidTr="00E92C85">
        <w:trPr>
          <w:trHeight w:val="259"/>
        </w:trPr>
        <w:tc>
          <w:tcPr>
            <w:tcW w:w="1234" w:type="dxa"/>
            <w:shd w:val="clear" w:color="auto" w:fill="auto"/>
          </w:tcPr>
          <w:p w14:paraId="75120408" w14:textId="77777777" w:rsidR="00E92C85" w:rsidRDefault="00E92C85" w:rsidP="00E2658E">
            <w:pPr>
              <w:pStyle w:val="PARAGRAPH1"/>
              <w:ind w:left="0"/>
            </w:pPr>
            <w:r>
              <w:t>Version:</w:t>
            </w:r>
          </w:p>
        </w:tc>
        <w:tc>
          <w:tcPr>
            <w:tcW w:w="2472" w:type="dxa"/>
            <w:shd w:val="clear" w:color="auto" w:fill="auto"/>
          </w:tcPr>
          <w:p w14:paraId="4F319E31" w14:textId="77777777" w:rsidR="00E92C85" w:rsidRDefault="001600BD" w:rsidP="00E2658E">
            <w:pPr>
              <w:pStyle w:val="PARAGRAPH1"/>
              <w:ind w:left="0"/>
            </w:pPr>
            <w:r>
              <w:t>1.0</w:t>
            </w:r>
          </w:p>
        </w:tc>
        <w:tc>
          <w:tcPr>
            <w:tcW w:w="1442" w:type="dxa"/>
            <w:shd w:val="clear" w:color="auto" w:fill="auto"/>
          </w:tcPr>
          <w:p w14:paraId="3D8E9E3C" w14:textId="77777777" w:rsidR="00E92C85" w:rsidRDefault="00E92C85" w:rsidP="00E2658E">
            <w:pPr>
              <w:pStyle w:val="PARAGRAPH1"/>
              <w:ind w:left="0"/>
            </w:pPr>
          </w:p>
        </w:tc>
        <w:tc>
          <w:tcPr>
            <w:tcW w:w="3133" w:type="dxa"/>
          </w:tcPr>
          <w:p w14:paraId="235934DF" w14:textId="77777777" w:rsidR="00E92C85" w:rsidRDefault="00E92C85" w:rsidP="00E2658E">
            <w:pPr>
              <w:pStyle w:val="PARAGRAPH1"/>
              <w:ind w:left="0"/>
            </w:pPr>
          </w:p>
        </w:tc>
      </w:tr>
    </w:tbl>
    <w:p w14:paraId="3ED5E3A6" w14:textId="77777777" w:rsidR="00E2658E" w:rsidRDefault="00E2658E" w:rsidP="00E2658E">
      <w:pPr>
        <w:pStyle w:val="PARAGRAPH1"/>
        <w:ind w:left="0"/>
        <w:jc w:val="both"/>
      </w:pPr>
    </w:p>
    <w:p w14:paraId="5DB8E823" w14:textId="77777777" w:rsidR="004E2BF4" w:rsidRDefault="004E2BF4" w:rsidP="004E2BF4">
      <w:pPr>
        <w:pStyle w:val="PARAGRAPH1"/>
        <w:ind w:left="0"/>
        <w:jc w:val="both"/>
      </w:pPr>
    </w:p>
    <w:p w14:paraId="54C31657" w14:textId="77777777" w:rsidR="004E2BF4" w:rsidRDefault="004E2BF4" w:rsidP="004E2BF4">
      <w:pPr>
        <w:pStyle w:val="PARAGRAPH1"/>
        <w:ind w:left="0"/>
        <w:jc w:val="both"/>
      </w:pPr>
    </w:p>
    <w:p w14:paraId="498AA51F" w14:textId="77777777" w:rsidR="004E2BF4" w:rsidRDefault="004E2BF4" w:rsidP="004E2BF4">
      <w:pPr>
        <w:pStyle w:val="PARAGRAPH1"/>
        <w:ind w:left="0"/>
        <w:jc w:val="both"/>
      </w:pPr>
    </w:p>
    <w:p w14:paraId="3D123134" w14:textId="77777777" w:rsidR="004E2BF4" w:rsidRDefault="004E2BF4" w:rsidP="004E2BF4">
      <w:pPr>
        <w:pStyle w:val="PARAGRAPH1"/>
        <w:ind w:left="0"/>
        <w:jc w:val="both"/>
      </w:pPr>
    </w:p>
    <w:p w14:paraId="74924C4A" w14:textId="77777777" w:rsidR="004E2BF4" w:rsidRDefault="004E2BF4" w:rsidP="004E2BF4">
      <w:pPr>
        <w:pStyle w:val="PARAGRAPH1"/>
        <w:ind w:left="0"/>
        <w:jc w:val="both"/>
      </w:pPr>
    </w:p>
    <w:p w14:paraId="42093230" w14:textId="77777777" w:rsidR="004E2BF4" w:rsidRDefault="004E2BF4" w:rsidP="004E2BF4">
      <w:pPr>
        <w:pStyle w:val="PARAGRAPH1"/>
        <w:ind w:left="0"/>
        <w:jc w:val="both"/>
      </w:pPr>
    </w:p>
    <w:p w14:paraId="2A59C79A" w14:textId="2B85AB4B" w:rsidR="00A24672" w:rsidRDefault="00E2658E" w:rsidP="004E2BF4">
      <w:pPr>
        <w:pStyle w:val="TITLE1"/>
      </w:pPr>
      <w:bookmarkStart w:id="1" w:name="_Toc102130987"/>
      <w:r>
        <w:t>T</w:t>
      </w:r>
      <w:r w:rsidR="00634B9B">
        <w:t>ESTING ENVIRONMENT</w:t>
      </w:r>
      <w:bookmarkEnd w:id="1"/>
    </w:p>
    <w:p w14:paraId="514B24DA" w14:textId="77777777" w:rsidR="00A24672" w:rsidRDefault="00A24672" w:rsidP="00A24672">
      <w:pPr>
        <w:pStyle w:val="PARAGRAPH1"/>
      </w:pPr>
    </w:p>
    <w:p w14:paraId="4AD1AB17" w14:textId="77777777" w:rsidR="00A24672" w:rsidRDefault="00A24672" w:rsidP="00A24672">
      <w:pPr>
        <w:pStyle w:val="PARAGRAPH1"/>
      </w:pPr>
      <w:r>
        <w:t>2.1 Instrumentation</w:t>
      </w:r>
      <w:r w:rsidR="00B74067">
        <w:t xml:space="preserve"> and </w:t>
      </w:r>
      <w:r w:rsidR="00C75DEF">
        <w:t>equipment</w:t>
      </w:r>
    </w:p>
    <w:p w14:paraId="689D80C6" w14:textId="77777777" w:rsidR="00A24672" w:rsidRPr="001600BD" w:rsidRDefault="00A24672" w:rsidP="00A24672">
      <w:pPr>
        <w:pStyle w:val="PARAGRAPH1"/>
        <w:rPr>
          <w:i/>
          <w:color w:val="FF0000"/>
          <w:sz w:val="16"/>
          <w:szCs w:val="16"/>
        </w:rPr>
      </w:pPr>
      <w:r w:rsidRPr="001600BD">
        <w:rPr>
          <w:i/>
          <w:color w:val="FF0000"/>
          <w:sz w:val="16"/>
          <w:szCs w:val="16"/>
        </w:rPr>
        <w:t xml:space="preserve">&lt;list the lab instrumentation </w:t>
      </w:r>
      <w:r w:rsidR="00D50A92" w:rsidRPr="001600BD">
        <w:rPr>
          <w:i/>
          <w:color w:val="FF0000"/>
          <w:sz w:val="16"/>
          <w:szCs w:val="16"/>
        </w:rPr>
        <w:t xml:space="preserve">and software prerequisites </w:t>
      </w:r>
      <w:r w:rsidRPr="001600BD">
        <w:rPr>
          <w:i/>
          <w:color w:val="FF0000"/>
          <w:sz w:val="16"/>
          <w:szCs w:val="16"/>
        </w:rPr>
        <w:t>for the testing&gt;</w:t>
      </w:r>
    </w:p>
    <w:p w14:paraId="7D620996" w14:textId="77777777" w:rsidR="00A24672" w:rsidRDefault="00A24672" w:rsidP="00A24672">
      <w:pPr>
        <w:pStyle w:val="PARAGRAPH1"/>
        <w:rPr>
          <w:i/>
          <w:color w:val="FF0000"/>
        </w:rPr>
      </w:pPr>
    </w:p>
    <w:tbl>
      <w:tblPr>
        <w:tblW w:w="90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1260"/>
        <w:gridCol w:w="4950"/>
        <w:gridCol w:w="1980"/>
      </w:tblGrid>
      <w:tr w:rsidR="00B74067" w:rsidRPr="00677E6A" w14:paraId="4DE99CD1" w14:textId="77777777" w:rsidTr="00B74067">
        <w:tc>
          <w:tcPr>
            <w:tcW w:w="810" w:type="dxa"/>
            <w:shd w:val="clear" w:color="auto" w:fill="auto"/>
          </w:tcPr>
          <w:p w14:paraId="3516C1A5" w14:textId="77777777" w:rsidR="00B74067" w:rsidRPr="00A24672" w:rsidRDefault="00B74067" w:rsidP="004355A3">
            <w:pPr>
              <w:pStyle w:val="PARAGRAPH1"/>
              <w:ind w:left="0"/>
              <w:jc w:val="center"/>
              <w:rPr>
                <w:b/>
              </w:rPr>
            </w:pPr>
            <w:r w:rsidRPr="00A24672">
              <w:rPr>
                <w:b/>
              </w:rPr>
              <w:t>Item</w:t>
            </w:r>
          </w:p>
        </w:tc>
        <w:tc>
          <w:tcPr>
            <w:tcW w:w="1260" w:type="dxa"/>
          </w:tcPr>
          <w:p w14:paraId="450F9E0C" w14:textId="77777777" w:rsidR="00B74067" w:rsidRPr="00A24672" w:rsidRDefault="00B74067" w:rsidP="004355A3">
            <w:pPr>
              <w:pStyle w:val="PARAGRAPH1"/>
              <w:ind w:left="0"/>
              <w:jc w:val="center"/>
              <w:rPr>
                <w:b/>
              </w:rPr>
            </w:pPr>
            <w:r>
              <w:rPr>
                <w:b/>
              </w:rPr>
              <w:t>Type</w:t>
            </w:r>
          </w:p>
        </w:tc>
        <w:tc>
          <w:tcPr>
            <w:tcW w:w="4950" w:type="dxa"/>
            <w:shd w:val="clear" w:color="auto" w:fill="auto"/>
          </w:tcPr>
          <w:p w14:paraId="032F1AAA" w14:textId="77777777" w:rsidR="00B74067" w:rsidRPr="00A24672" w:rsidRDefault="00B74067" w:rsidP="004355A3">
            <w:pPr>
              <w:pStyle w:val="PARAGRAPH1"/>
              <w:ind w:left="0"/>
              <w:jc w:val="center"/>
              <w:rPr>
                <w:b/>
              </w:rPr>
            </w:pPr>
            <w:r>
              <w:rPr>
                <w:b/>
              </w:rPr>
              <w:t>Features/Description</w:t>
            </w:r>
          </w:p>
        </w:tc>
        <w:tc>
          <w:tcPr>
            <w:tcW w:w="1980" w:type="dxa"/>
            <w:shd w:val="clear" w:color="auto" w:fill="auto"/>
          </w:tcPr>
          <w:p w14:paraId="411E993D" w14:textId="77777777" w:rsidR="00B74067" w:rsidRPr="00A24672" w:rsidRDefault="00B74067" w:rsidP="004355A3">
            <w:pPr>
              <w:pStyle w:val="PARAGRAPH1"/>
              <w:ind w:left="0"/>
              <w:jc w:val="center"/>
              <w:rPr>
                <w:b/>
              </w:rPr>
            </w:pPr>
            <w:r>
              <w:rPr>
                <w:b/>
              </w:rPr>
              <w:t>Reference</w:t>
            </w:r>
          </w:p>
        </w:tc>
      </w:tr>
      <w:tr w:rsidR="001600BD" w:rsidRPr="00677E6A" w14:paraId="6FC38F1A" w14:textId="77777777" w:rsidTr="00B74067">
        <w:tc>
          <w:tcPr>
            <w:tcW w:w="810" w:type="dxa"/>
            <w:shd w:val="clear" w:color="auto" w:fill="auto"/>
          </w:tcPr>
          <w:p w14:paraId="1631DEBC" w14:textId="77777777" w:rsidR="001600BD" w:rsidRPr="007B59E8" w:rsidRDefault="001600BD" w:rsidP="001600BD">
            <w:pPr>
              <w:pStyle w:val="PARAGRAPH1"/>
              <w:ind w:left="0"/>
            </w:pPr>
            <w:r>
              <w:t>I1</w:t>
            </w:r>
          </w:p>
        </w:tc>
        <w:tc>
          <w:tcPr>
            <w:tcW w:w="1260" w:type="dxa"/>
          </w:tcPr>
          <w:p w14:paraId="123A9FDA" w14:textId="77777777" w:rsidR="001600BD" w:rsidRPr="007B59E8" w:rsidRDefault="001600BD" w:rsidP="001600BD">
            <w:pPr>
              <w:pStyle w:val="PARAGRAPH1"/>
              <w:ind w:left="0"/>
            </w:pPr>
            <w:r>
              <w:t>Software</w:t>
            </w:r>
          </w:p>
        </w:tc>
        <w:tc>
          <w:tcPr>
            <w:tcW w:w="4950" w:type="dxa"/>
            <w:shd w:val="clear" w:color="auto" w:fill="auto"/>
          </w:tcPr>
          <w:p w14:paraId="6E132198" w14:textId="53C7061A" w:rsidR="001600BD" w:rsidRPr="007B59E8" w:rsidRDefault="00A45CDF" w:rsidP="001600BD">
            <w:pPr>
              <w:pStyle w:val="PARAGRAPH1"/>
              <w:ind w:left="0"/>
            </w:pPr>
            <w:r>
              <w:t>Audacity</w:t>
            </w:r>
          </w:p>
        </w:tc>
        <w:tc>
          <w:tcPr>
            <w:tcW w:w="1980" w:type="dxa"/>
            <w:shd w:val="clear" w:color="auto" w:fill="auto"/>
          </w:tcPr>
          <w:p w14:paraId="6EFCB548" w14:textId="7D79D3D1" w:rsidR="001600BD" w:rsidRPr="007B59E8" w:rsidRDefault="00A45CDF" w:rsidP="001600BD">
            <w:pPr>
              <w:pStyle w:val="PARAGRAPH1"/>
              <w:ind w:left="0"/>
            </w:pPr>
            <w:r>
              <w:t>Free download</w:t>
            </w:r>
          </w:p>
        </w:tc>
      </w:tr>
      <w:tr w:rsidR="001600BD" w:rsidRPr="007B59E8" w14:paraId="3229C212" w14:textId="77777777" w:rsidTr="00B74067">
        <w:tc>
          <w:tcPr>
            <w:tcW w:w="810" w:type="dxa"/>
            <w:shd w:val="clear" w:color="auto" w:fill="auto"/>
          </w:tcPr>
          <w:p w14:paraId="3C55D3B4" w14:textId="77777777" w:rsidR="001600BD" w:rsidRDefault="001600BD" w:rsidP="001600BD">
            <w:pPr>
              <w:pStyle w:val="PARAGRAPH1"/>
              <w:ind w:left="0"/>
            </w:pPr>
            <w:r>
              <w:t>I2</w:t>
            </w:r>
          </w:p>
        </w:tc>
        <w:tc>
          <w:tcPr>
            <w:tcW w:w="1260" w:type="dxa"/>
          </w:tcPr>
          <w:p w14:paraId="43A77296" w14:textId="41CF3F76" w:rsidR="001600BD" w:rsidRPr="007B59E8" w:rsidRDefault="001600BD" w:rsidP="001600BD">
            <w:pPr>
              <w:pStyle w:val="PARAGRAPH1"/>
              <w:ind w:left="0"/>
            </w:pPr>
          </w:p>
        </w:tc>
        <w:tc>
          <w:tcPr>
            <w:tcW w:w="4950" w:type="dxa"/>
            <w:shd w:val="clear" w:color="auto" w:fill="auto"/>
          </w:tcPr>
          <w:p w14:paraId="09E3C84D" w14:textId="6ED6CEFA" w:rsidR="001600BD" w:rsidRPr="007B59E8" w:rsidRDefault="001600BD" w:rsidP="001600BD">
            <w:pPr>
              <w:pStyle w:val="PARAGRAPH1"/>
              <w:ind w:left="0"/>
            </w:pPr>
          </w:p>
        </w:tc>
        <w:tc>
          <w:tcPr>
            <w:tcW w:w="1980" w:type="dxa"/>
            <w:shd w:val="clear" w:color="auto" w:fill="auto"/>
          </w:tcPr>
          <w:p w14:paraId="0287E35B" w14:textId="45BFEC3E" w:rsidR="001600BD" w:rsidRPr="007B59E8" w:rsidRDefault="001600BD" w:rsidP="001600BD">
            <w:pPr>
              <w:pStyle w:val="PARAGRAPH1"/>
              <w:ind w:left="0"/>
            </w:pPr>
          </w:p>
        </w:tc>
      </w:tr>
      <w:tr w:rsidR="001600BD" w:rsidRPr="007B59E8" w14:paraId="2C840A67" w14:textId="77777777" w:rsidTr="00B74067">
        <w:tc>
          <w:tcPr>
            <w:tcW w:w="810" w:type="dxa"/>
            <w:shd w:val="clear" w:color="auto" w:fill="auto"/>
          </w:tcPr>
          <w:p w14:paraId="0707063C" w14:textId="77777777" w:rsidR="001600BD" w:rsidRDefault="001600BD" w:rsidP="001600BD">
            <w:pPr>
              <w:pStyle w:val="PARAGRAPH1"/>
              <w:ind w:left="0"/>
            </w:pPr>
            <w:r>
              <w:t>I3</w:t>
            </w:r>
          </w:p>
        </w:tc>
        <w:tc>
          <w:tcPr>
            <w:tcW w:w="1260" w:type="dxa"/>
          </w:tcPr>
          <w:p w14:paraId="3386E02C" w14:textId="5EF08BCC" w:rsidR="001600BD" w:rsidRPr="007B59E8" w:rsidRDefault="001600BD" w:rsidP="001600BD">
            <w:pPr>
              <w:pStyle w:val="PARAGRAPH1"/>
              <w:ind w:left="0"/>
            </w:pPr>
          </w:p>
        </w:tc>
        <w:tc>
          <w:tcPr>
            <w:tcW w:w="4950" w:type="dxa"/>
            <w:shd w:val="clear" w:color="auto" w:fill="auto"/>
          </w:tcPr>
          <w:p w14:paraId="5852D08C" w14:textId="2B2C561E" w:rsidR="001600BD" w:rsidRPr="007B59E8" w:rsidRDefault="001600BD" w:rsidP="001600BD">
            <w:pPr>
              <w:pStyle w:val="PARAGRAPH1"/>
              <w:ind w:left="0"/>
            </w:pPr>
          </w:p>
        </w:tc>
        <w:tc>
          <w:tcPr>
            <w:tcW w:w="1980" w:type="dxa"/>
            <w:shd w:val="clear" w:color="auto" w:fill="auto"/>
          </w:tcPr>
          <w:p w14:paraId="7C177F85" w14:textId="46C26869" w:rsidR="001600BD" w:rsidRPr="007B59E8" w:rsidRDefault="001600BD" w:rsidP="001600BD">
            <w:pPr>
              <w:pStyle w:val="PARAGRAPH1"/>
              <w:ind w:left="0"/>
            </w:pPr>
          </w:p>
        </w:tc>
      </w:tr>
      <w:tr w:rsidR="001600BD" w:rsidRPr="007B59E8" w14:paraId="5FF10505" w14:textId="77777777" w:rsidTr="00B74067">
        <w:tc>
          <w:tcPr>
            <w:tcW w:w="810" w:type="dxa"/>
            <w:shd w:val="clear" w:color="auto" w:fill="auto"/>
          </w:tcPr>
          <w:p w14:paraId="608FD946" w14:textId="77777777" w:rsidR="001600BD" w:rsidRDefault="001600BD" w:rsidP="001600BD">
            <w:pPr>
              <w:pStyle w:val="PARAGRAPH1"/>
              <w:ind w:left="0"/>
            </w:pPr>
            <w:r>
              <w:t>I4</w:t>
            </w:r>
          </w:p>
        </w:tc>
        <w:tc>
          <w:tcPr>
            <w:tcW w:w="1260" w:type="dxa"/>
          </w:tcPr>
          <w:p w14:paraId="098F33B1" w14:textId="77777777" w:rsidR="001600BD" w:rsidRPr="007B59E8" w:rsidRDefault="001600BD" w:rsidP="001600BD">
            <w:pPr>
              <w:pStyle w:val="PARAGRAPH1"/>
              <w:ind w:left="0"/>
            </w:pPr>
          </w:p>
        </w:tc>
        <w:tc>
          <w:tcPr>
            <w:tcW w:w="4950" w:type="dxa"/>
            <w:shd w:val="clear" w:color="auto" w:fill="auto"/>
          </w:tcPr>
          <w:p w14:paraId="55BEB7EF" w14:textId="77777777" w:rsidR="001600BD" w:rsidRPr="007B59E8" w:rsidRDefault="001600BD" w:rsidP="001600BD">
            <w:pPr>
              <w:pStyle w:val="PARAGRAPH1"/>
              <w:ind w:left="0"/>
            </w:pPr>
          </w:p>
        </w:tc>
        <w:tc>
          <w:tcPr>
            <w:tcW w:w="1980" w:type="dxa"/>
            <w:shd w:val="clear" w:color="auto" w:fill="auto"/>
          </w:tcPr>
          <w:p w14:paraId="10A3333A" w14:textId="77777777" w:rsidR="001600BD" w:rsidRPr="007B59E8" w:rsidRDefault="001600BD" w:rsidP="001600BD">
            <w:pPr>
              <w:pStyle w:val="PARAGRAPH1"/>
              <w:ind w:left="0"/>
            </w:pPr>
          </w:p>
        </w:tc>
      </w:tr>
    </w:tbl>
    <w:p w14:paraId="3C5A7F90" w14:textId="77777777" w:rsidR="00A24672" w:rsidRDefault="00A24672" w:rsidP="00A24672">
      <w:pPr>
        <w:pStyle w:val="PARAGRAPH1"/>
      </w:pPr>
    </w:p>
    <w:p w14:paraId="76DC7C9E" w14:textId="77777777" w:rsidR="00A24672" w:rsidRDefault="00A24672" w:rsidP="00A24672">
      <w:pPr>
        <w:pStyle w:val="PARAGRAPH1"/>
      </w:pPr>
    </w:p>
    <w:p w14:paraId="03A5BA47" w14:textId="77777777" w:rsidR="007B59E8" w:rsidRPr="00A24672" w:rsidRDefault="00A24672" w:rsidP="00A24672">
      <w:pPr>
        <w:pStyle w:val="PARAGRAPH1"/>
      </w:pPr>
      <w:r>
        <w:t xml:space="preserve">2.2 </w:t>
      </w:r>
      <w:r w:rsidR="00B74067">
        <w:t>Additional c</w:t>
      </w:r>
      <w:r>
        <w:t>omponents</w:t>
      </w:r>
    </w:p>
    <w:p w14:paraId="07E7F975" w14:textId="77777777" w:rsidR="007B59E8" w:rsidRPr="001600BD" w:rsidRDefault="007B59E8" w:rsidP="007B59E8">
      <w:pPr>
        <w:pStyle w:val="PARAGRAPH1"/>
        <w:rPr>
          <w:i/>
          <w:color w:val="FF0000"/>
          <w:sz w:val="16"/>
          <w:szCs w:val="16"/>
        </w:rPr>
      </w:pPr>
      <w:r w:rsidRPr="001600BD">
        <w:rPr>
          <w:i/>
          <w:color w:val="FF0000"/>
          <w:sz w:val="16"/>
          <w:szCs w:val="16"/>
        </w:rPr>
        <w:t>&lt;</w:t>
      </w:r>
      <w:r w:rsidR="005750B2" w:rsidRPr="001600BD">
        <w:rPr>
          <w:i/>
          <w:color w:val="FF0000"/>
          <w:sz w:val="16"/>
          <w:szCs w:val="16"/>
        </w:rPr>
        <w:t xml:space="preserve">Lists all the </w:t>
      </w:r>
      <w:r w:rsidR="00B74067" w:rsidRPr="001600BD">
        <w:rPr>
          <w:i/>
          <w:color w:val="FF0000"/>
          <w:sz w:val="16"/>
          <w:szCs w:val="16"/>
        </w:rPr>
        <w:t xml:space="preserve">additional </w:t>
      </w:r>
      <w:r w:rsidR="005750B2" w:rsidRPr="001600BD">
        <w:rPr>
          <w:i/>
          <w:color w:val="FF0000"/>
          <w:sz w:val="16"/>
          <w:szCs w:val="16"/>
        </w:rPr>
        <w:t>components needed for testing and specifies what ST will provide to supplier</w:t>
      </w:r>
      <w:r w:rsidRPr="001600BD">
        <w:rPr>
          <w:i/>
          <w:color w:val="FF0000"/>
          <w:sz w:val="16"/>
          <w:szCs w:val="16"/>
        </w:rPr>
        <w:t>&gt;</w:t>
      </w:r>
    </w:p>
    <w:p w14:paraId="6959B1CD" w14:textId="77777777" w:rsidR="007B59E8" w:rsidRPr="005750B2" w:rsidRDefault="007B59E8" w:rsidP="007B59E8">
      <w:pPr>
        <w:pStyle w:val="PARAGRAPH1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1305"/>
        <w:gridCol w:w="3349"/>
        <w:gridCol w:w="1820"/>
        <w:gridCol w:w="1530"/>
      </w:tblGrid>
      <w:tr w:rsidR="00B74067" w:rsidRPr="00677E6A" w14:paraId="5BA8916C" w14:textId="77777777" w:rsidTr="00B74067">
        <w:tc>
          <w:tcPr>
            <w:tcW w:w="731" w:type="dxa"/>
            <w:shd w:val="clear" w:color="auto" w:fill="auto"/>
          </w:tcPr>
          <w:p w14:paraId="3106FD6F" w14:textId="77777777" w:rsidR="00B74067" w:rsidRPr="00A24672" w:rsidRDefault="00B74067" w:rsidP="00677E6A">
            <w:pPr>
              <w:pStyle w:val="PARAGRAPH1"/>
              <w:ind w:left="0"/>
              <w:jc w:val="center"/>
              <w:rPr>
                <w:b/>
              </w:rPr>
            </w:pPr>
            <w:r w:rsidRPr="00A24672">
              <w:rPr>
                <w:b/>
              </w:rPr>
              <w:t>Item</w:t>
            </w:r>
          </w:p>
        </w:tc>
        <w:tc>
          <w:tcPr>
            <w:tcW w:w="1339" w:type="dxa"/>
          </w:tcPr>
          <w:p w14:paraId="74355DBE" w14:textId="77777777" w:rsidR="00B74067" w:rsidRPr="00A24672" w:rsidRDefault="00B74067" w:rsidP="00677E6A">
            <w:pPr>
              <w:pStyle w:val="PARAGRAPH1"/>
              <w:ind w:left="0"/>
              <w:jc w:val="center"/>
              <w:rPr>
                <w:b/>
              </w:rPr>
            </w:pPr>
            <w:r>
              <w:rPr>
                <w:b/>
              </w:rPr>
              <w:t>Type</w:t>
            </w:r>
          </w:p>
        </w:tc>
        <w:tc>
          <w:tcPr>
            <w:tcW w:w="3466" w:type="dxa"/>
            <w:shd w:val="clear" w:color="auto" w:fill="auto"/>
          </w:tcPr>
          <w:p w14:paraId="3E5A3ABC" w14:textId="77777777" w:rsidR="00B74067" w:rsidRPr="00A24672" w:rsidRDefault="00B74067" w:rsidP="00677E6A">
            <w:pPr>
              <w:pStyle w:val="PARAGRAPH1"/>
              <w:ind w:left="0"/>
              <w:jc w:val="center"/>
              <w:rPr>
                <w:b/>
              </w:rPr>
            </w:pPr>
            <w:r w:rsidRPr="00A24672">
              <w:rPr>
                <w:b/>
              </w:rPr>
              <w:t>Description</w:t>
            </w:r>
          </w:p>
        </w:tc>
        <w:tc>
          <w:tcPr>
            <w:tcW w:w="1860" w:type="dxa"/>
            <w:shd w:val="clear" w:color="auto" w:fill="auto"/>
          </w:tcPr>
          <w:p w14:paraId="268C09C0" w14:textId="77777777" w:rsidR="00B74067" w:rsidRDefault="00B74067" w:rsidP="00677E6A">
            <w:pPr>
              <w:pStyle w:val="PARAGRAPH1"/>
              <w:ind w:left="0"/>
              <w:jc w:val="center"/>
              <w:rPr>
                <w:b/>
              </w:rPr>
            </w:pPr>
            <w:r w:rsidRPr="00A24672">
              <w:rPr>
                <w:b/>
              </w:rPr>
              <w:t>Part Number</w:t>
            </w:r>
          </w:p>
          <w:p w14:paraId="655EE137" w14:textId="77777777" w:rsidR="00B74067" w:rsidRPr="00A24672" w:rsidRDefault="00B74067" w:rsidP="00677E6A">
            <w:pPr>
              <w:pStyle w:val="PARAGRAPH1"/>
              <w:ind w:left="0"/>
              <w:jc w:val="center"/>
              <w:rPr>
                <w:b/>
              </w:rPr>
            </w:pPr>
            <w:r>
              <w:rPr>
                <w:b/>
              </w:rPr>
              <w:t>Reference</w:t>
            </w:r>
          </w:p>
        </w:tc>
        <w:tc>
          <w:tcPr>
            <w:tcW w:w="1559" w:type="dxa"/>
            <w:shd w:val="clear" w:color="auto" w:fill="auto"/>
          </w:tcPr>
          <w:p w14:paraId="03F2EC5A" w14:textId="77777777" w:rsidR="00B74067" w:rsidRPr="00677E6A" w:rsidRDefault="00B74067" w:rsidP="00677E6A">
            <w:pPr>
              <w:pStyle w:val="PARAGRAPH1"/>
              <w:ind w:left="0"/>
              <w:jc w:val="center"/>
              <w:rPr>
                <w:b/>
              </w:rPr>
            </w:pPr>
            <w:r w:rsidRPr="00677E6A">
              <w:rPr>
                <w:b/>
              </w:rPr>
              <w:t>Provided by ST</w:t>
            </w:r>
          </w:p>
          <w:p w14:paraId="1961E55B" w14:textId="77777777" w:rsidR="00B74067" w:rsidRPr="00677E6A" w:rsidRDefault="00B74067" w:rsidP="00677E6A">
            <w:pPr>
              <w:pStyle w:val="PARAGRAPH1"/>
              <w:ind w:left="0"/>
              <w:jc w:val="center"/>
              <w:rPr>
                <w:b/>
              </w:rPr>
            </w:pPr>
            <w:r w:rsidRPr="00677E6A">
              <w:rPr>
                <w:b/>
              </w:rPr>
              <w:t>(Yes/No)</w:t>
            </w:r>
          </w:p>
        </w:tc>
      </w:tr>
      <w:tr w:rsidR="001600BD" w:rsidRPr="00677E6A" w14:paraId="1D93F938" w14:textId="77777777" w:rsidTr="00B74067">
        <w:tc>
          <w:tcPr>
            <w:tcW w:w="731" w:type="dxa"/>
            <w:shd w:val="clear" w:color="auto" w:fill="auto"/>
          </w:tcPr>
          <w:p w14:paraId="6CDFD35E" w14:textId="77777777" w:rsidR="001600BD" w:rsidRPr="007B59E8" w:rsidRDefault="001600BD" w:rsidP="001600BD">
            <w:pPr>
              <w:pStyle w:val="PARAGRAPH1"/>
              <w:ind w:left="0"/>
            </w:pPr>
            <w:r>
              <w:t>C1</w:t>
            </w:r>
          </w:p>
        </w:tc>
        <w:tc>
          <w:tcPr>
            <w:tcW w:w="1339" w:type="dxa"/>
          </w:tcPr>
          <w:p w14:paraId="61BCB602" w14:textId="77777777" w:rsidR="001600BD" w:rsidRPr="007B59E8" w:rsidRDefault="001600BD" w:rsidP="001600BD">
            <w:pPr>
              <w:pStyle w:val="PARAGRAPH1"/>
              <w:ind w:left="0"/>
            </w:pPr>
            <w:r>
              <w:t>Board</w:t>
            </w:r>
          </w:p>
        </w:tc>
        <w:tc>
          <w:tcPr>
            <w:tcW w:w="3466" w:type="dxa"/>
            <w:shd w:val="clear" w:color="auto" w:fill="auto"/>
          </w:tcPr>
          <w:p w14:paraId="1F9F441E" w14:textId="4C7F1D83" w:rsidR="001600BD" w:rsidRPr="007B59E8" w:rsidRDefault="00A45CDF" w:rsidP="001600BD">
            <w:pPr>
              <w:pStyle w:val="PARAGRAPH1"/>
              <w:ind w:left="0"/>
            </w:pPr>
            <w:r>
              <w:t>STM32H747I-DISCO</w:t>
            </w:r>
          </w:p>
        </w:tc>
        <w:tc>
          <w:tcPr>
            <w:tcW w:w="1860" w:type="dxa"/>
            <w:shd w:val="clear" w:color="auto" w:fill="auto"/>
          </w:tcPr>
          <w:p w14:paraId="3C050120" w14:textId="77777777" w:rsidR="001600BD" w:rsidRPr="007B59E8" w:rsidRDefault="001600BD" w:rsidP="001600BD">
            <w:pPr>
              <w:pStyle w:val="PARAGRAPH1"/>
              <w:ind w:left="0"/>
            </w:pPr>
          </w:p>
        </w:tc>
        <w:tc>
          <w:tcPr>
            <w:tcW w:w="1559" w:type="dxa"/>
            <w:shd w:val="clear" w:color="auto" w:fill="auto"/>
          </w:tcPr>
          <w:p w14:paraId="2708F461" w14:textId="68EDD9CB" w:rsidR="001600BD" w:rsidRPr="007B59E8" w:rsidRDefault="007C488D" w:rsidP="001600BD">
            <w:pPr>
              <w:pStyle w:val="PARAGRAPH1"/>
              <w:ind w:left="0"/>
            </w:pPr>
            <w:r>
              <w:t>YES</w:t>
            </w:r>
          </w:p>
        </w:tc>
      </w:tr>
      <w:tr w:rsidR="001600BD" w:rsidRPr="007B59E8" w14:paraId="0072DC5F" w14:textId="77777777" w:rsidTr="00B74067">
        <w:tc>
          <w:tcPr>
            <w:tcW w:w="731" w:type="dxa"/>
            <w:shd w:val="clear" w:color="auto" w:fill="auto"/>
          </w:tcPr>
          <w:p w14:paraId="50CC93DD" w14:textId="77777777" w:rsidR="001600BD" w:rsidRDefault="001600BD" w:rsidP="001600BD">
            <w:pPr>
              <w:pStyle w:val="PARAGRAPH1"/>
              <w:ind w:left="0"/>
            </w:pPr>
            <w:r>
              <w:t>C2</w:t>
            </w:r>
          </w:p>
        </w:tc>
        <w:tc>
          <w:tcPr>
            <w:tcW w:w="1339" w:type="dxa"/>
          </w:tcPr>
          <w:p w14:paraId="535159CE" w14:textId="77777777" w:rsidR="001600BD" w:rsidRPr="007B59E8" w:rsidRDefault="001600BD" w:rsidP="001600BD">
            <w:pPr>
              <w:pStyle w:val="PARAGRAPH1"/>
              <w:ind w:left="0"/>
            </w:pPr>
          </w:p>
        </w:tc>
        <w:tc>
          <w:tcPr>
            <w:tcW w:w="3466" w:type="dxa"/>
            <w:shd w:val="clear" w:color="auto" w:fill="auto"/>
          </w:tcPr>
          <w:p w14:paraId="72EF097A" w14:textId="77777777" w:rsidR="001600BD" w:rsidRPr="007B59E8" w:rsidRDefault="001600BD" w:rsidP="001600BD">
            <w:pPr>
              <w:pStyle w:val="PARAGRAPH1"/>
              <w:ind w:left="0"/>
            </w:pPr>
          </w:p>
        </w:tc>
        <w:tc>
          <w:tcPr>
            <w:tcW w:w="1860" w:type="dxa"/>
            <w:shd w:val="clear" w:color="auto" w:fill="auto"/>
          </w:tcPr>
          <w:p w14:paraId="574B7EC3" w14:textId="77777777" w:rsidR="001600BD" w:rsidRPr="007B59E8" w:rsidRDefault="001600BD" w:rsidP="001600BD">
            <w:pPr>
              <w:pStyle w:val="PARAGRAPH1"/>
              <w:ind w:left="0"/>
            </w:pPr>
          </w:p>
        </w:tc>
        <w:tc>
          <w:tcPr>
            <w:tcW w:w="1559" w:type="dxa"/>
            <w:shd w:val="clear" w:color="auto" w:fill="auto"/>
          </w:tcPr>
          <w:p w14:paraId="064AD8FC" w14:textId="77777777" w:rsidR="001600BD" w:rsidRPr="007B59E8" w:rsidRDefault="001600BD" w:rsidP="001600BD">
            <w:pPr>
              <w:pStyle w:val="PARAGRAPH1"/>
              <w:ind w:left="0"/>
            </w:pPr>
          </w:p>
        </w:tc>
      </w:tr>
      <w:tr w:rsidR="001600BD" w:rsidRPr="007B59E8" w14:paraId="50CC4865" w14:textId="77777777" w:rsidTr="00B74067">
        <w:tc>
          <w:tcPr>
            <w:tcW w:w="731" w:type="dxa"/>
            <w:shd w:val="clear" w:color="auto" w:fill="auto"/>
          </w:tcPr>
          <w:p w14:paraId="517CCB0E" w14:textId="77777777" w:rsidR="001600BD" w:rsidRDefault="001600BD" w:rsidP="001600BD">
            <w:pPr>
              <w:pStyle w:val="PARAGRAPH1"/>
              <w:ind w:left="0"/>
            </w:pPr>
            <w:r>
              <w:t>C3</w:t>
            </w:r>
          </w:p>
        </w:tc>
        <w:tc>
          <w:tcPr>
            <w:tcW w:w="1339" w:type="dxa"/>
          </w:tcPr>
          <w:p w14:paraId="3B86A7D0" w14:textId="77777777" w:rsidR="001600BD" w:rsidRPr="007B59E8" w:rsidRDefault="001600BD" w:rsidP="001600BD">
            <w:pPr>
              <w:pStyle w:val="PARAGRAPH1"/>
              <w:ind w:left="0"/>
            </w:pPr>
          </w:p>
        </w:tc>
        <w:tc>
          <w:tcPr>
            <w:tcW w:w="3466" w:type="dxa"/>
            <w:shd w:val="clear" w:color="auto" w:fill="auto"/>
          </w:tcPr>
          <w:p w14:paraId="37E09FB1" w14:textId="77777777" w:rsidR="001600BD" w:rsidRPr="007B59E8" w:rsidRDefault="001600BD" w:rsidP="001600BD">
            <w:pPr>
              <w:pStyle w:val="PARAGRAPH1"/>
              <w:ind w:left="0"/>
            </w:pPr>
          </w:p>
        </w:tc>
        <w:tc>
          <w:tcPr>
            <w:tcW w:w="1860" w:type="dxa"/>
            <w:shd w:val="clear" w:color="auto" w:fill="auto"/>
          </w:tcPr>
          <w:p w14:paraId="3F5B2DEE" w14:textId="77777777" w:rsidR="001600BD" w:rsidRPr="007B59E8" w:rsidRDefault="001600BD" w:rsidP="001600BD">
            <w:pPr>
              <w:pStyle w:val="PARAGRAPH1"/>
              <w:ind w:left="0"/>
            </w:pPr>
          </w:p>
        </w:tc>
        <w:tc>
          <w:tcPr>
            <w:tcW w:w="1559" w:type="dxa"/>
            <w:shd w:val="clear" w:color="auto" w:fill="auto"/>
          </w:tcPr>
          <w:p w14:paraId="27FDDB21" w14:textId="77777777" w:rsidR="001600BD" w:rsidRPr="007B59E8" w:rsidRDefault="001600BD" w:rsidP="001600BD">
            <w:pPr>
              <w:pStyle w:val="PARAGRAPH1"/>
              <w:ind w:left="0"/>
            </w:pPr>
          </w:p>
        </w:tc>
      </w:tr>
    </w:tbl>
    <w:p w14:paraId="48022880" w14:textId="77777777" w:rsidR="007B59E8" w:rsidRPr="007B59E8" w:rsidRDefault="007B59E8" w:rsidP="007B59E8">
      <w:pPr>
        <w:pStyle w:val="PARAGRAPH1"/>
      </w:pPr>
    </w:p>
    <w:p w14:paraId="15D8A03A" w14:textId="77777777" w:rsidR="007B59E8" w:rsidRPr="007B59E8" w:rsidRDefault="007B59E8" w:rsidP="007B59E8">
      <w:pPr>
        <w:pStyle w:val="PARAGRAPH1"/>
      </w:pPr>
    </w:p>
    <w:p w14:paraId="32878FDD" w14:textId="476E185C" w:rsidR="00EC0F23" w:rsidRPr="005750B2" w:rsidRDefault="00EC0F23" w:rsidP="004E2BF4">
      <w:pPr>
        <w:pStyle w:val="bulet1"/>
        <w:numPr>
          <w:ilvl w:val="0"/>
          <w:numId w:val="0"/>
        </w:numPr>
        <w:jc w:val="both"/>
      </w:pPr>
    </w:p>
    <w:p w14:paraId="15A6CD02" w14:textId="77777777" w:rsidR="00AF053B" w:rsidRDefault="00634B9B" w:rsidP="00AF053B">
      <w:pPr>
        <w:pStyle w:val="TITLE1"/>
      </w:pPr>
      <w:bookmarkStart w:id="2" w:name="_Toc102130988"/>
      <w:r>
        <w:t xml:space="preserve">TESTING </w:t>
      </w:r>
      <w:r w:rsidR="00571535">
        <w:t>EXECUTIO</w:t>
      </w:r>
      <w:r w:rsidR="00AF053B">
        <w:t>N</w:t>
      </w:r>
      <w:bookmarkEnd w:id="2"/>
    </w:p>
    <w:p w14:paraId="3B137049" w14:textId="77777777" w:rsidR="00AF053B" w:rsidRPr="00ED0FF5" w:rsidRDefault="00AF053B" w:rsidP="00ED0FF5">
      <w:pPr>
        <w:pStyle w:val="TITLE2"/>
        <w:rPr>
          <w:u w:val="none"/>
        </w:rPr>
      </w:pPr>
      <w:bookmarkStart w:id="3" w:name="_Toc102130989"/>
      <w:r w:rsidRPr="00ED0FF5">
        <w:rPr>
          <w:u w:val="none"/>
        </w:rPr>
        <w:t>Test 1</w:t>
      </w:r>
      <w:bookmarkEnd w:id="3"/>
      <w:r w:rsidR="00E92C85">
        <w:rPr>
          <w:u w:val="none"/>
        </w:rPr>
        <w:t xml:space="preserve"> </w:t>
      </w:r>
    </w:p>
    <w:p w14:paraId="73C780F3" w14:textId="77777777" w:rsidR="00C56032" w:rsidRDefault="001600BD" w:rsidP="00C56032">
      <w:pPr>
        <w:pStyle w:val="TITLE3"/>
      </w:pPr>
      <w:bookmarkStart w:id="4" w:name="_Toc102130990"/>
      <w:r>
        <w:t>Preliminary step</w:t>
      </w:r>
      <w:bookmarkEnd w:id="4"/>
    </w:p>
    <w:p w14:paraId="4DA043C6" w14:textId="12EC8EDC" w:rsidR="00C56032" w:rsidRDefault="007C488D" w:rsidP="00151596">
      <w:r>
        <w:t>Install Audacity in your PC (</w:t>
      </w:r>
      <w:hyperlink r:id="rId8" w:history="1">
        <w:r w:rsidRPr="00D41441">
          <w:rPr>
            <w:rStyle w:val="Hyperlink"/>
          </w:rPr>
          <w:t>https://www.audacityteam.org/download/</w:t>
        </w:r>
      </w:hyperlink>
      <w:r>
        <w:t xml:space="preserve">) </w:t>
      </w:r>
    </w:p>
    <w:p w14:paraId="0A6CC5D4" w14:textId="49DC7322" w:rsidR="00151596" w:rsidRDefault="00151596" w:rsidP="007C488D">
      <w:pPr>
        <w:rPr>
          <w:noProof/>
        </w:rPr>
      </w:pPr>
    </w:p>
    <w:p w14:paraId="2939B525" w14:textId="72A9C8C6" w:rsidR="007C488D" w:rsidRDefault="007C488D" w:rsidP="007C488D">
      <w:pPr>
        <w:rPr>
          <w:noProof/>
        </w:rPr>
      </w:pPr>
    </w:p>
    <w:p w14:paraId="3CF5E284" w14:textId="77777777" w:rsidR="00AF053B" w:rsidRDefault="00AF053B" w:rsidP="00ED0FF5">
      <w:pPr>
        <w:pStyle w:val="TITLE3"/>
      </w:pPr>
      <w:bookmarkStart w:id="5" w:name="_Toc102130991"/>
      <w:r>
        <w:t>Test</w:t>
      </w:r>
      <w:r w:rsidR="00ED0FF5">
        <w:t xml:space="preserve"> Setup</w:t>
      </w:r>
      <w:bookmarkEnd w:id="5"/>
    </w:p>
    <w:p w14:paraId="3FFFB07A" w14:textId="7F684456" w:rsidR="0029039F" w:rsidRDefault="007C488D" w:rsidP="00942461">
      <w:r>
        <w:t>Take</w:t>
      </w:r>
      <w:r w:rsidR="005E37C0">
        <w:t xml:space="preserve"> </w:t>
      </w:r>
      <w:r>
        <w:t>STM32H747I-DISCO</w:t>
      </w:r>
    </w:p>
    <w:p w14:paraId="5E128277" w14:textId="0723E660" w:rsidR="007C488D" w:rsidRDefault="007C488D" w:rsidP="0094246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C488D" w14:paraId="5F1D90CA" w14:textId="77777777" w:rsidTr="00886B4D">
        <w:tc>
          <w:tcPr>
            <w:tcW w:w="9017" w:type="dxa"/>
          </w:tcPr>
          <w:p w14:paraId="27D3A2EF" w14:textId="77777777" w:rsidR="007C488D" w:rsidRDefault="007C488D" w:rsidP="007C488D">
            <w:pPr>
              <w:jc w:val="center"/>
              <w:rPr>
                <w:noProof/>
              </w:rPr>
            </w:pPr>
          </w:p>
          <w:p w14:paraId="1DC09C8A" w14:textId="77777777" w:rsidR="007C488D" w:rsidRDefault="007C488D" w:rsidP="007C488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7A9F27F" wp14:editId="442849FC">
                  <wp:extent cx="2682421" cy="4174993"/>
                  <wp:effectExtent l="0" t="3175" r="635" b="63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29" t="13429" r="14707" b="22170"/>
                          <a:stretch/>
                        </pic:blipFill>
                        <pic:spPr bwMode="auto">
                          <a:xfrm rot="16200000">
                            <a:off x="0" y="0"/>
                            <a:ext cx="2713345" cy="4223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FE85550" w14:textId="5135198D" w:rsidR="007C488D" w:rsidRDefault="007C488D" w:rsidP="007C488D"/>
        </w:tc>
      </w:tr>
    </w:tbl>
    <w:p w14:paraId="203BD0EF" w14:textId="7EA038A7" w:rsidR="00087695" w:rsidRDefault="00087695" w:rsidP="00087695">
      <w:pPr>
        <w:pStyle w:val="PARAGRAPH3"/>
        <w:ind w:left="0"/>
        <w:rPr>
          <w:rFonts w:ascii="Arial" w:hAnsi="Arial" w:cs="Arial"/>
          <w:iCs/>
          <w:color w:val="FF0000"/>
        </w:rPr>
      </w:pPr>
    </w:p>
    <w:p w14:paraId="3634821C" w14:textId="04A19471" w:rsidR="00087695" w:rsidRDefault="00087695" w:rsidP="00087695">
      <w:pPr>
        <w:rPr>
          <w:noProof/>
        </w:rPr>
      </w:pPr>
      <w:r>
        <w:rPr>
          <w:noProof/>
        </w:rPr>
        <w:t xml:space="preserve">Connect </w:t>
      </w:r>
      <w:r w:rsidRPr="002B18CE">
        <w:rPr>
          <w:b/>
          <w:bCs/>
          <w:noProof/>
        </w:rPr>
        <w:t>STEVAL-M</w:t>
      </w:r>
      <w:r w:rsidR="002B18CE">
        <w:rPr>
          <w:b/>
          <w:bCs/>
          <w:noProof/>
        </w:rPr>
        <w:t>IC</w:t>
      </w:r>
      <w:r w:rsidRPr="002B18CE">
        <w:rPr>
          <w:b/>
          <w:bCs/>
          <w:noProof/>
        </w:rPr>
        <w:t>008A</w:t>
      </w:r>
      <w:r>
        <w:rPr>
          <w:noProof/>
        </w:rPr>
        <w:t xml:space="preserve"> into STM32I-SDISCO as per next picture</w:t>
      </w:r>
    </w:p>
    <w:p w14:paraId="76B1C619" w14:textId="1D09A472" w:rsidR="00087695" w:rsidRDefault="00087695" w:rsidP="00087695">
      <w:pPr>
        <w:rPr>
          <w:noProof/>
        </w:rPr>
      </w:pPr>
    </w:p>
    <w:p w14:paraId="15F66A88" w14:textId="0B8AA8AB" w:rsidR="00087695" w:rsidRDefault="00087695" w:rsidP="00087695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52AEFDFF" wp14:editId="4F95C179">
            <wp:extent cx="5262570" cy="2989932"/>
            <wp:effectExtent l="0" t="0" r="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32" t="1650" r="4617" b="13193"/>
                    <a:stretch/>
                  </pic:blipFill>
                  <pic:spPr bwMode="auto">
                    <a:xfrm>
                      <a:off x="0" y="0"/>
                      <a:ext cx="5266214" cy="299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2E3C7E" w14:textId="77777777" w:rsidR="00087695" w:rsidRDefault="00087695" w:rsidP="00087695">
      <w:pPr>
        <w:pStyle w:val="PARAGRAPH3"/>
        <w:ind w:left="0"/>
        <w:rPr>
          <w:rFonts w:ascii="Arial" w:hAnsi="Arial" w:cs="Arial"/>
          <w:iCs/>
        </w:rPr>
      </w:pPr>
    </w:p>
    <w:p w14:paraId="78BE5B6D" w14:textId="77777777" w:rsidR="00087695" w:rsidRDefault="00087695" w:rsidP="00087695">
      <w:pPr>
        <w:pStyle w:val="PARAGRAPH3"/>
        <w:ind w:left="0"/>
        <w:rPr>
          <w:rFonts w:ascii="Arial" w:hAnsi="Arial" w:cs="Arial"/>
          <w:iCs/>
        </w:rPr>
      </w:pPr>
    </w:p>
    <w:p w14:paraId="63AA6B75" w14:textId="198FC1C0" w:rsidR="00087695" w:rsidRPr="00087695" w:rsidRDefault="00087695" w:rsidP="00087695">
      <w:pPr>
        <w:pStyle w:val="PARAGRAPH3"/>
        <w:ind w:left="0"/>
        <w:rPr>
          <w:rFonts w:ascii="Arial" w:hAnsi="Arial" w:cs="Arial"/>
          <w:iCs/>
          <w:color w:val="FF0000"/>
        </w:rPr>
      </w:pPr>
      <w:r w:rsidRPr="00087695">
        <w:rPr>
          <w:rFonts w:ascii="Arial" w:hAnsi="Arial" w:cs="Arial"/>
          <w:iCs/>
        </w:rPr>
        <w:t xml:space="preserve">Showing the board on the other side there are 2 micro-USB connectors. </w:t>
      </w:r>
    </w:p>
    <w:p w14:paraId="6B3068C5" w14:textId="08D7E3BB" w:rsidR="00942461" w:rsidRDefault="00942461" w:rsidP="00942461">
      <w:pPr>
        <w:jc w:val="center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087695" w14:paraId="50DCD60E" w14:textId="77777777" w:rsidTr="00087695">
        <w:tc>
          <w:tcPr>
            <w:tcW w:w="4508" w:type="dxa"/>
          </w:tcPr>
          <w:p w14:paraId="59F1DA00" w14:textId="77777777" w:rsidR="00087695" w:rsidRDefault="00087695" w:rsidP="00942461">
            <w:pPr>
              <w:jc w:val="center"/>
              <w:rPr>
                <w:noProof/>
              </w:rPr>
            </w:pPr>
          </w:p>
          <w:p w14:paraId="5EA64BD9" w14:textId="2D1946FA" w:rsidR="00087695" w:rsidRDefault="00087695" w:rsidP="00942461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BEFD47A" wp14:editId="04104FC0">
                  <wp:extent cx="2646298" cy="1020725"/>
                  <wp:effectExtent l="0" t="0" r="1905" b="825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8874"/>
                          <a:stretch/>
                        </pic:blipFill>
                        <pic:spPr bwMode="auto">
                          <a:xfrm>
                            <a:off x="0" y="0"/>
                            <a:ext cx="2661070" cy="1026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AB6EE5B" w14:textId="0F522D73" w:rsidR="00087695" w:rsidRDefault="00087695" w:rsidP="00942461">
            <w:pPr>
              <w:jc w:val="center"/>
              <w:rPr>
                <w:noProof/>
              </w:rPr>
            </w:pPr>
          </w:p>
        </w:tc>
        <w:tc>
          <w:tcPr>
            <w:tcW w:w="4509" w:type="dxa"/>
          </w:tcPr>
          <w:p w14:paraId="2B1D5AAF" w14:textId="77777777" w:rsidR="00087695" w:rsidRDefault="00087695" w:rsidP="00942461">
            <w:pPr>
              <w:jc w:val="center"/>
              <w:rPr>
                <w:noProof/>
              </w:rPr>
            </w:pPr>
          </w:p>
          <w:p w14:paraId="6C7994E6" w14:textId="4238CCA5" w:rsidR="00087695" w:rsidRDefault="00087695" w:rsidP="00942461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E68F73A" wp14:editId="52CFA8AB">
                  <wp:extent cx="2590359" cy="999460"/>
                  <wp:effectExtent l="0" t="0" r="63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1358"/>
                          <a:stretch/>
                        </pic:blipFill>
                        <pic:spPr bwMode="auto">
                          <a:xfrm>
                            <a:off x="0" y="0"/>
                            <a:ext cx="2611565" cy="10076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6E31658" w14:textId="202CA9C4" w:rsidR="00087695" w:rsidRDefault="00087695" w:rsidP="00942461">
            <w:pPr>
              <w:jc w:val="center"/>
              <w:rPr>
                <w:noProof/>
              </w:rPr>
            </w:pPr>
          </w:p>
        </w:tc>
      </w:tr>
    </w:tbl>
    <w:p w14:paraId="5D482611" w14:textId="77777777" w:rsidR="00087695" w:rsidRDefault="00087695" w:rsidP="00942461">
      <w:pPr>
        <w:jc w:val="center"/>
        <w:rPr>
          <w:noProof/>
        </w:rPr>
      </w:pPr>
    </w:p>
    <w:p w14:paraId="2741F0CE" w14:textId="77777777" w:rsidR="00E3751B" w:rsidRDefault="00E3751B" w:rsidP="00E3751B">
      <w:pPr>
        <w:rPr>
          <w:noProof/>
        </w:rPr>
      </w:pPr>
    </w:p>
    <w:p w14:paraId="3B302FF3" w14:textId="17DCFB5E" w:rsidR="00942461" w:rsidRDefault="00E3751B" w:rsidP="00E3751B">
      <w:pPr>
        <w:pStyle w:val="TITLE3"/>
        <w:rPr>
          <w:noProof/>
        </w:rPr>
      </w:pPr>
      <w:bookmarkStart w:id="6" w:name="_Toc102130992"/>
      <w:r>
        <w:t>Test</w:t>
      </w:r>
      <w:bookmarkEnd w:id="6"/>
    </w:p>
    <w:p w14:paraId="21D29EF0" w14:textId="25D6E5BC" w:rsidR="00C724C1" w:rsidRDefault="00C724C1" w:rsidP="00942461">
      <w:pPr>
        <w:rPr>
          <w:noProof/>
        </w:rPr>
      </w:pPr>
    </w:p>
    <w:p w14:paraId="5DE161A3" w14:textId="14AA89CB" w:rsidR="009B363C" w:rsidRDefault="00C724C1" w:rsidP="00942461">
      <w:pPr>
        <w:rPr>
          <w:rFonts w:ascii="Arial" w:hAnsi="Arial" w:cs="Arial"/>
          <w:iCs/>
        </w:rPr>
      </w:pPr>
      <w:r w:rsidRPr="00087695">
        <w:rPr>
          <w:rFonts w:ascii="Arial" w:hAnsi="Arial" w:cs="Arial"/>
          <w:iCs/>
        </w:rPr>
        <w:t xml:space="preserve">Connect both </w:t>
      </w:r>
      <w:r>
        <w:rPr>
          <w:rFonts w:ascii="Arial" w:hAnsi="Arial" w:cs="Arial"/>
          <w:iCs/>
        </w:rPr>
        <w:t>USB cable to PC</w:t>
      </w:r>
    </w:p>
    <w:p w14:paraId="6D74E69E" w14:textId="38C02C3E" w:rsidR="00C724C1" w:rsidRDefault="00C724C1" w:rsidP="00942461">
      <w:pPr>
        <w:rPr>
          <w:rFonts w:ascii="Arial" w:hAnsi="Arial" w:cs="Arial"/>
          <w:iCs/>
        </w:rPr>
      </w:pPr>
    </w:p>
    <w:p w14:paraId="3F6E0F47" w14:textId="28CCAF01" w:rsidR="00C724C1" w:rsidRDefault="00C724C1" w:rsidP="0094246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Open Audacity </w:t>
      </w:r>
    </w:p>
    <w:p w14:paraId="4F6289D6" w14:textId="77777777" w:rsidR="00C724C1" w:rsidRDefault="00C724C1" w:rsidP="00942461">
      <w:pPr>
        <w:rPr>
          <w:noProof/>
        </w:rPr>
      </w:pPr>
    </w:p>
    <w:p w14:paraId="3C58957F" w14:textId="666ADBEB" w:rsidR="002B588E" w:rsidRDefault="00C724C1" w:rsidP="002B18CE">
      <w:r>
        <w:rPr>
          <w:noProof/>
        </w:rPr>
        <w:drawing>
          <wp:inline distT="0" distB="0" distL="0" distR="0" wp14:anchorId="60564B76" wp14:editId="756A3833">
            <wp:extent cx="5517515" cy="4237355"/>
            <wp:effectExtent l="0" t="0" r="698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515" cy="4237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83BC03" w14:textId="54D0794F" w:rsidR="00C724C1" w:rsidRDefault="00C724C1" w:rsidP="002B18CE"/>
    <w:p w14:paraId="0B731CFA" w14:textId="0D331401" w:rsidR="00C724C1" w:rsidRDefault="00C724C1" w:rsidP="002B18CE"/>
    <w:p w14:paraId="7B9329D3" w14:textId="750ADA4D" w:rsidR="00C724C1" w:rsidRDefault="00C724C1" w:rsidP="002B18CE">
      <w:r>
        <w:t xml:space="preserve">Verify that the microphone is “STM32Headset” </w:t>
      </w:r>
    </w:p>
    <w:p w14:paraId="3C65A77F" w14:textId="193FE6A1" w:rsidR="00C724C1" w:rsidRDefault="00C724C1" w:rsidP="002B18CE">
      <w:r>
        <w:t>Start recording pressing red button on Audacity</w:t>
      </w:r>
    </w:p>
    <w:p w14:paraId="437F75E5" w14:textId="0BDAB001" w:rsidR="00C724C1" w:rsidRDefault="00C724C1" w:rsidP="002B18CE"/>
    <w:p w14:paraId="5F9ED9B9" w14:textId="29D73EDC" w:rsidR="00C724C1" w:rsidRDefault="00E3751B" w:rsidP="002B18CE">
      <w:r>
        <w:t>Put a source waveform with tones, music, speech, or silence close to STEVAL-MIC008A and the Audacity captures the signal coming from microphone filtered inside the microcontroller.</w:t>
      </w:r>
    </w:p>
    <w:p w14:paraId="41934541" w14:textId="49D4A574" w:rsidR="00E3751B" w:rsidRDefault="00E3751B" w:rsidP="002B18CE"/>
    <w:p w14:paraId="7DDC40FB" w14:textId="05B5E854" w:rsidR="00E3751B" w:rsidRDefault="00E3751B" w:rsidP="002B18CE"/>
    <w:p w14:paraId="0669B49A" w14:textId="4397620A" w:rsidR="00C724C1" w:rsidRDefault="00E3751B" w:rsidP="002B18CE">
      <w:r w:rsidRPr="00E3751B">
        <w:lastRenderedPageBreak/>
        <w:drawing>
          <wp:inline distT="0" distB="0" distL="0" distR="0" wp14:anchorId="5ECE31BD" wp14:editId="2756F7B4">
            <wp:extent cx="4410076" cy="2347913"/>
            <wp:effectExtent l="0" t="0" r="0" b="0"/>
            <wp:docPr id="20" name="Picture 4" descr="Graphical user interface, applicati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EBFFF79D-722D-478F-8547-E6AE7CDB310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4" descr="Graphical user interface, application&#10;&#10;Description automatically generated">
                      <a:extLst>
                        <a:ext uri="{FF2B5EF4-FFF2-40B4-BE49-F238E27FC236}">
                          <a16:creationId xmlns:a16="http://schemas.microsoft.com/office/drawing/2014/main" id="{EBFFF79D-722D-478F-8547-E6AE7CDB310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6" cy="2347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8EED4" w14:textId="00D4B1B0" w:rsidR="00E3751B" w:rsidRDefault="00E3751B" w:rsidP="002B18CE"/>
    <w:p w14:paraId="2BDC4988" w14:textId="30010C2A" w:rsidR="00E3751B" w:rsidRDefault="00E3751B" w:rsidP="002B18CE">
      <w:r>
        <w:t xml:space="preserve">Sop the acquisition. It is possible to hear or to </w:t>
      </w:r>
      <w:proofErr w:type="spellStart"/>
      <w:r>
        <w:t>analyze</w:t>
      </w:r>
      <w:proofErr w:type="spellEnd"/>
      <w:r>
        <w:t xml:space="preserve"> the signal coming from microphone.</w:t>
      </w:r>
    </w:p>
    <w:p w14:paraId="333C7FD3" w14:textId="33008FF4" w:rsidR="00E3751B" w:rsidRDefault="00E3751B" w:rsidP="002B18CE"/>
    <w:p w14:paraId="379F565D" w14:textId="77777777" w:rsidR="00E3751B" w:rsidRDefault="00E3751B" w:rsidP="002B18CE"/>
    <w:p w14:paraId="266BB5B1" w14:textId="441E1BD4" w:rsidR="00C724C1" w:rsidRDefault="004E2BF4" w:rsidP="004E2BF4">
      <w:pPr>
        <w:pStyle w:val="TITLE1"/>
      </w:pPr>
      <w:bookmarkStart w:id="7" w:name="_Toc102130993"/>
      <w:r>
        <w:t>Notes for certification</w:t>
      </w:r>
      <w:bookmarkEnd w:id="7"/>
    </w:p>
    <w:p w14:paraId="521E7B0B" w14:textId="77777777" w:rsidR="004E2BF4" w:rsidRPr="004E2BF4" w:rsidRDefault="004E2BF4" w:rsidP="004E2BF4">
      <w:pPr>
        <w:pStyle w:val="PARAGRAPH1"/>
      </w:pPr>
    </w:p>
    <w:p w14:paraId="07F534BB" w14:textId="2B926E9C" w:rsidR="00C724C1" w:rsidRDefault="004E2BF4" w:rsidP="002B18CE">
      <w:r>
        <w:t xml:space="preserve">Audacity captures via USB what has been detected to microphone. In case Audacity is not available or STM32 is not recognized, the board STM32H747I-DISCO works </w:t>
      </w:r>
      <w:proofErr w:type="gramStart"/>
      <w:r>
        <w:t>properly</w:t>
      </w:r>
      <w:proofErr w:type="gramEnd"/>
      <w:r>
        <w:t xml:space="preserve"> and the microphones are ever active receiving clock (less than 3MHz) and sending a data out.</w:t>
      </w:r>
    </w:p>
    <w:p w14:paraId="19781D9A" w14:textId="301451FF" w:rsidR="00C724C1" w:rsidRDefault="00C724C1" w:rsidP="002B18CE"/>
    <w:p w14:paraId="169A6E31" w14:textId="3D821D60" w:rsidR="00C724C1" w:rsidRDefault="00C724C1" w:rsidP="002B18CE"/>
    <w:p w14:paraId="43ADC1F8" w14:textId="7BF7159E" w:rsidR="00C724C1" w:rsidRDefault="00C724C1" w:rsidP="002B18CE"/>
    <w:p w14:paraId="51053606" w14:textId="4FF6661C" w:rsidR="00C724C1" w:rsidRDefault="00C724C1" w:rsidP="002B18CE"/>
    <w:p w14:paraId="3AB82986" w14:textId="461DBBFE" w:rsidR="00C724C1" w:rsidRDefault="00C724C1" w:rsidP="002B18CE"/>
    <w:p w14:paraId="7DC1CF98" w14:textId="77777777" w:rsidR="00C724C1" w:rsidRDefault="00C724C1" w:rsidP="002B18CE"/>
    <w:sectPr w:rsidR="00C724C1" w:rsidSect="00BA447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440" w:right="1440" w:bottom="1440" w:left="1440" w:header="21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84019" w14:textId="77777777" w:rsidR="00AF7F77" w:rsidRDefault="00AF7F77">
      <w:r>
        <w:separator/>
      </w:r>
    </w:p>
  </w:endnote>
  <w:endnote w:type="continuationSeparator" w:id="0">
    <w:p w14:paraId="23E76B67" w14:textId="77777777" w:rsidR="00AF7F77" w:rsidRDefault="00AF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C064F" w14:textId="77777777" w:rsidR="0030766C" w:rsidRDefault="003076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88BA6" w14:textId="77777777" w:rsidR="00C318C3" w:rsidRDefault="00C318C3">
    <w:pPr>
      <w:pStyle w:val="Footer"/>
    </w:pPr>
    <w:r>
      <w:t>SRA – Industrialization Test Procedure Template Ver. 1.0</w:t>
    </w:r>
  </w:p>
  <w:p w14:paraId="77F25DB5" w14:textId="77777777" w:rsidR="006B195C" w:rsidRDefault="006B1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FDDEC" w14:textId="77777777" w:rsidR="0030766C" w:rsidRDefault="003076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CAD48" w14:textId="77777777" w:rsidR="00AF7F77" w:rsidRDefault="00AF7F77">
      <w:r>
        <w:separator/>
      </w:r>
    </w:p>
  </w:footnote>
  <w:footnote w:type="continuationSeparator" w:id="0">
    <w:p w14:paraId="71F5C15E" w14:textId="77777777" w:rsidR="00AF7F77" w:rsidRDefault="00AF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99E32" w14:textId="77777777" w:rsidR="0030766C" w:rsidRDefault="003076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69BC" w14:textId="1144ABAE" w:rsidR="006B195C" w:rsidRDefault="007263AA">
    <w:pPr>
      <w:pStyle w:val="Header"/>
    </w:pPr>
    <w:r>
      <w:rPr>
        <w:noProof/>
      </w:rPr>
      <w:drawing>
        <wp:inline distT="0" distB="0" distL="0" distR="0" wp14:anchorId="63B465D5" wp14:editId="1AB37A31">
          <wp:extent cx="965835" cy="709295"/>
          <wp:effectExtent l="0" t="0" r="0" b="0"/>
          <wp:docPr id="2" name="Picture 1" descr="S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5835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EACA4" w14:textId="77777777" w:rsidR="0030766C" w:rsidRDefault="00307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AAF"/>
    <w:multiLevelType w:val="hybridMultilevel"/>
    <w:tmpl w:val="B704C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738C2"/>
    <w:multiLevelType w:val="hybridMultilevel"/>
    <w:tmpl w:val="92148AC2"/>
    <w:lvl w:ilvl="0" w:tplc="CB0C44DE">
      <w:start w:val="1"/>
      <w:numFmt w:val="decimal"/>
      <w:pStyle w:val="APPENDIX"/>
      <w:lvlText w:val="APPENDIX %1"/>
      <w:lvlJc w:val="left"/>
      <w:pPr>
        <w:tabs>
          <w:tab w:val="num" w:pos="3996"/>
        </w:tabs>
        <w:ind w:left="2556" w:firstLine="0"/>
      </w:pPr>
      <w:rPr>
        <w:rFonts w:ascii="Helvetica" w:hAnsi="Helvetica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96"/>
        </w:tabs>
        <w:ind w:left="399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716"/>
        </w:tabs>
        <w:ind w:left="471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36"/>
        </w:tabs>
        <w:ind w:left="543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56"/>
        </w:tabs>
        <w:ind w:left="615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76"/>
        </w:tabs>
        <w:ind w:left="687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96"/>
        </w:tabs>
        <w:ind w:left="759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316"/>
        </w:tabs>
        <w:ind w:left="831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36"/>
        </w:tabs>
        <w:ind w:left="9036" w:hanging="180"/>
      </w:pPr>
    </w:lvl>
  </w:abstractNum>
  <w:abstractNum w:abstractNumId="2" w15:restartNumberingAfterBreak="0">
    <w:nsid w:val="1D7833BA"/>
    <w:multiLevelType w:val="multilevel"/>
    <w:tmpl w:val="A3883FA4"/>
    <w:lvl w:ilvl="0">
      <w:start w:val="1"/>
      <w:numFmt w:val="decimal"/>
      <w:pStyle w:val="TITLE1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lowerLetter"/>
      <w:pStyle w:val="subpara1"/>
      <w:suff w:val="space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pStyle w:val="TITLE2"/>
      <w:lvlText w:val="%1.%3"/>
      <w:lvlJc w:val="left"/>
      <w:pPr>
        <w:tabs>
          <w:tab w:val="num" w:pos="1004"/>
        </w:tabs>
        <w:ind w:left="709" w:hanging="425"/>
      </w:pPr>
      <w:rPr>
        <w:rFonts w:hint="default"/>
      </w:rPr>
    </w:lvl>
    <w:lvl w:ilvl="3">
      <w:start w:val="1"/>
      <w:numFmt w:val="lowerLetter"/>
      <w:pStyle w:val="subpara2"/>
      <w:suff w:val="space"/>
      <w:lvlText w:val="%4)"/>
      <w:lvlJc w:val="left"/>
      <w:pPr>
        <w:ind w:left="992" w:hanging="283"/>
      </w:pPr>
      <w:rPr>
        <w:rFonts w:hint="default"/>
      </w:rPr>
    </w:lvl>
    <w:lvl w:ilvl="4">
      <w:start w:val="1"/>
      <w:numFmt w:val="decimal"/>
      <w:pStyle w:val="TITLE3"/>
      <w:suff w:val="space"/>
      <w:lvlText w:val="%1.%3.%5"/>
      <w:lvlJc w:val="left"/>
      <w:pPr>
        <w:ind w:left="1247" w:hanging="538"/>
      </w:pPr>
      <w:rPr>
        <w:rFonts w:hint="default"/>
      </w:rPr>
    </w:lvl>
    <w:lvl w:ilvl="5">
      <w:start w:val="1"/>
      <w:numFmt w:val="lowerLetter"/>
      <w:pStyle w:val="subpara3"/>
      <w:lvlText w:val="%6)"/>
      <w:lvlJc w:val="left"/>
      <w:pPr>
        <w:tabs>
          <w:tab w:val="num" w:pos="1607"/>
        </w:tabs>
        <w:ind w:left="1531" w:hanging="284"/>
      </w:pPr>
      <w:rPr>
        <w:rFonts w:hint="default"/>
      </w:rPr>
    </w:lvl>
    <w:lvl w:ilvl="6">
      <w:start w:val="1"/>
      <w:numFmt w:val="decimal"/>
      <w:pStyle w:val="TITLE4"/>
      <w:suff w:val="space"/>
      <w:lvlText w:val="%1.%3.%5.%7"/>
      <w:lvlJc w:val="left"/>
      <w:pPr>
        <w:ind w:left="1985" w:hanging="738"/>
      </w:pPr>
      <w:rPr>
        <w:rFonts w:hint="default"/>
      </w:rPr>
    </w:lvl>
    <w:lvl w:ilvl="7">
      <w:start w:val="1"/>
      <w:numFmt w:val="lowerLetter"/>
      <w:pStyle w:val="subpara4"/>
      <w:suff w:val="space"/>
      <w:lvlText w:val="%8)"/>
      <w:lvlJc w:val="left"/>
      <w:pPr>
        <w:ind w:left="2268" w:hanging="28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300A1D5F"/>
    <w:multiLevelType w:val="hybridMultilevel"/>
    <w:tmpl w:val="7BCE0870"/>
    <w:lvl w:ilvl="0" w:tplc="787E11EE">
      <w:start w:val="1"/>
      <w:numFmt w:val="none"/>
      <w:pStyle w:val="FIGURE"/>
      <w:lvlText w:val="FIGURE"/>
      <w:lvlJc w:val="left"/>
      <w:pPr>
        <w:tabs>
          <w:tab w:val="num" w:pos="1080"/>
        </w:tabs>
        <w:ind w:left="0" w:firstLine="0"/>
      </w:pPr>
      <w:rPr>
        <w:rFonts w:ascii="Helvetica" w:hAnsi="Helvetica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4353E"/>
    <w:multiLevelType w:val="hybridMultilevel"/>
    <w:tmpl w:val="7A5ECE8A"/>
    <w:lvl w:ilvl="0" w:tplc="C2140A9C">
      <w:start w:val="1"/>
      <w:numFmt w:val="bullet"/>
      <w:pStyle w:val="bulet2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DDA603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E9B453E"/>
    <w:multiLevelType w:val="hybridMultilevel"/>
    <w:tmpl w:val="360E28DA"/>
    <w:lvl w:ilvl="0" w:tplc="0E9E4084">
      <w:start w:val="1"/>
      <w:numFmt w:val="bullet"/>
      <w:pStyle w:val="bulet1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F732D79"/>
    <w:multiLevelType w:val="hybridMultilevel"/>
    <w:tmpl w:val="0C627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4022F"/>
    <w:multiLevelType w:val="hybridMultilevel"/>
    <w:tmpl w:val="CC2AF772"/>
    <w:lvl w:ilvl="0" w:tplc="685AE134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403ABC"/>
    <w:multiLevelType w:val="hybridMultilevel"/>
    <w:tmpl w:val="FB8002A6"/>
    <w:lvl w:ilvl="0" w:tplc="75F48B34">
      <w:start w:val="1"/>
      <w:numFmt w:val="none"/>
      <w:pStyle w:val="TABLE"/>
      <w:lvlText w:val="TABLE"/>
      <w:lvlJc w:val="left"/>
      <w:pPr>
        <w:tabs>
          <w:tab w:val="num" w:pos="720"/>
        </w:tabs>
        <w:ind w:left="0" w:firstLine="0"/>
      </w:pPr>
      <w:rPr>
        <w:rFonts w:ascii="Helvetica" w:hAnsi="Helvetica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114772"/>
    <w:multiLevelType w:val="hybridMultilevel"/>
    <w:tmpl w:val="2A1E4A8A"/>
    <w:lvl w:ilvl="0" w:tplc="66C870BE">
      <w:start w:val="1"/>
      <w:numFmt w:val="decimal"/>
      <w:pStyle w:val="ATTACHMENT"/>
      <w:lvlText w:val="ATTACHMENT %1"/>
      <w:lvlJc w:val="left"/>
      <w:pPr>
        <w:tabs>
          <w:tab w:val="num" w:pos="3240"/>
        </w:tabs>
        <w:ind w:left="0" w:firstLine="0"/>
      </w:pPr>
      <w:rPr>
        <w:rFonts w:ascii="Helvetica" w:hAnsi="Helvetica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463C1B"/>
    <w:multiLevelType w:val="hybridMultilevel"/>
    <w:tmpl w:val="28EC2D2E"/>
    <w:lvl w:ilvl="0" w:tplc="344236E8">
      <w:start w:val="1"/>
      <w:numFmt w:val="bullet"/>
      <w:pStyle w:val="bulet3"/>
      <w:lvlText w:val=""/>
      <w:lvlJc w:val="left"/>
      <w:pPr>
        <w:tabs>
          <w:tab w:val="num" w:pos="1967"/>
        </w:tabs>
        <w:ind w:left="196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2" w15:restartNumberingAfterBreak="0">
    <w:nsid w:val="70B2296A"/>
    <w:multiLevelType w:val="hybridMultilevel"/>
    <w:tmpl w:val="FC5C010C"/>
    <w:lvl w:ilvl="0" w:tplc="73E69EDC">
      <w:start w:val="1"/>
      <w:numFmt w:val="bullet"/>
      <w:pStyle w:val="bulet4"/>
      <w:lvlText w:val=""/>
      <w:lvlJc w:val="left"/>
      <w:pPr>
        <w:tabs>
          <w:tab w:val="num" w:pos="2705"/>
        </w:tabs>
        <w:ind w:left="270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12"/>
  </w:num>
  <w:num w:numId="5">
    <w:abstractNumId w:val="2"/>
  </w:num>
  <w:num w:numId="6">
    <w:abstractNumId w:val="3"/>
  </w:num>
  <w:num w:numId="7">
    <w:abstractNumId w:val="10"/>
  </w:num>
  <w:num w:numId="8">
    <w:abstractNumId w:val="9"/>
  </w:num>
  <w:num w:numId="9">
    <w:abstractNumId w:val="1"/>
  </w:num>
  <w:num w:numId="10">
    <w:abstractNumId w:val="5"/>
  </w:num>
  <w:num w:numId="11">
    <w:abstractNumId w:val="8"/>
  </w:num>
  <w:num w:numId="12">
    <w:abstractNumId w:val="0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Ver" w:val="ᙆᙁᙃ"/>
    <w:docVar w:name="CheckSum" w:val="ᙇᙉᙌᙌ!ᙇᙋᙇᙉ!ᙈᙌᙊᙅ"/>
    <w:docVar w:name="CLIName" w:val="ᙨᚁᙖᙿᙴᚆᚆᙼᙹᙼᙸᙷ!ᙦᙧᘳᙖᚂᚁᙹᙼᙷᙸᚁᚇᙼᙴᙿ!ᙨᚁᙖᙿᙴᚆᚆᙼᙹᙼᙸᙷ"/>
    <w:docVar w:name="DateTime" w:val="ᙅᙂᙉᙂᙅᙃᙄᙇᘳᘳᙄᙈᙍᙅᙃᙣᙠᘳᘻᙚᙠᙧᘾᙄᙍᙃᘼ!ᙄᙃᙂᙄᙌᙂᙅᙃᙄᙋᘳᘳᙄᙆᙍᙃᙅᘳᘻᙚᙠᙧᘾᙅᙍᙃᘼ!ᙅᙂᙄᙈᙂᙅᙃᙅᙅᘳᘳᙌᙍᙈᙆᘳᘻᙚᙠᙧᘾᙄᙍᙃᘼ"/>
    <w:docVar w:name="DoneBy" w:val="ᙦᙧᙯᙶᙴᚅᚂᙿᙸᘳᙵᙴᚌᙿᙴᙶ!ᙦᙧᙯᙜᙺᚁᙴᚍᙼᚂᘳᙟᙘᙢᙡᙘ!᙮ᙦᙧᘳᙖᚂᚁᙹᙼᙷᙸᚁᚇᙼᙴᙿᙰᘳᙑᘳᙔᙜᙣᘳᙻᙴᚁᙷᚂᚉᙸᚅ"/>
    <w:docVar w:name="IPAddress" w:val="ᙚᙡᙕᙇᙃᙆᙌᙌᙄ!ᙖᙧᙡᙖᙪᙟᙉᙄᙌᙄ!ᙔᙚᙥᙖᙪᙟᙄᙆᙄᙄ"/>
    <w:docVar w:name="Random" w:val="19"/>
  </w:docVars>
  <w:rsids>
    <w:rsidRoot w:val="0045203B"/>
    <w:rsid w:val="000048B8"/>
    <w:rsid w:val="00010380"/>
    <w:rsid w:val="00070990"/>
    <w:rsid w:val="00072489"/>
    <w:rsid w:val="00080313"/>
    <w:rsid w:val="00087695"/>
    <w:rsid w:val="000B19F4"/>
    <w:rsid w:val="000D44F6"/>
    <w:rsid w:val="000F318E"/>
    <w:rsid w:val="000F67C2"/>
    <w:rsid w:val="00151596"/>
    <w:rsid w:val="001600BD"/>
    <w:rsid w:val="00176092"/>
    <w:rsid w:val="001802A1"/>
    <w:rsid w:val="00182626"/>
    <w:rsid w:val="001A0F8B"/>
    <w:rsid w:val="001B3650"/>
    <w:rsid w:val="001B46D3"/>
    <w:rsid w:val="001B709F"/>
    <w:rsid w:val="001C2C5C"/>
    <w:rsid w:val="001F3539"/>
    <w:rsid w:val="001F5C9B"/>
    <w:rsid w:val="00216210"/>
    <w:rsid w:val="0023255B"/>
    <w:rsid w:val="00273407"/>
    <w:rsid w:val="0029039F"/>
    <w:rsid w:val="002B18CE"/>
    <w:rsid w:val="002B588E"/>
    <w:rsid w:val="002B5B27"/>
    <w:rsid w:val="002D56A7"/>
    <w:rsid w:val="0030766C"/>
    <w:rsid w:val="00344590"/>
    <w:rsid w:val="0037031E"/>
    <w:rsid w:val="00390ECD"/>
    <w:rsid w:val="003A002B"/>
    <w:rsid w:val="003B62FA"/>
    <w:rsid w:val="003C1B85"/>
    <w:rsid w:val="003F1AA7"/>
    <w:rsid w:val="00402026"/>
    <w:rsid w:val="0041171A"/>
    <w:rsid w:val="0041478F"/>
    <w:rsid w:val="004240E8"/>
    <w:rsid w:val="004355A3"/>
    <w:rsid w:val="00445009"/>
    <w:rsid w:val="0045203B"/>
    <w:rsid w:val="0045387F"/>
    <w:rsid w:val="004659C7"/>
    <w:rsid w:val="00474CE1"/>
    <w:rsid w:val="004C1195"/>
    <w:rsid w:val="004C40C3"/>
    <w:rsid w:val="004E2630"/>
    <w:rsid w:val="004E2BF4"/>
    <w:rsid w:val="004F3810"/>
    <w:rsid w:val="0050325C"/>
    <w:rsid w:val="005116DB"/>
    <w:rsid w:val="00520133"/>
    <w:rsid w:val="00533981"/>
    <w:rsid w:val="00536DC6"/>
    <w:rsid w:val="00556A12"/>
    <w:rsid w:val="00571535"/>
    <w:rsid w:val="00573A94"/>
    <w:rsid w:val="005750B2"/>
    <w:rsid w:val="00583C31"/>
    <w:rsid w:val="00592F43"/>
    <w:rsid w:val="005A5E14"/>
    <w:rsid w:val="005C0896"/>
    <w:rsid w:val="005E37C0"/>
    <w:rsid w:val="005E3CF6"/>
    <w:rsid w:val="00606BD9"/>
    <w:rsid w:val="0061712A"/>
    <w:rsid w:val="00634B9B"/>
    <w:rsid w:val="00661DBC"/>
    <w:rsid w:val="006668F4"/>
    <w:rsid w:val="00677C86"/>
    <w:rsid w:val="00677E6A"/>
    <w:rsid w:val="0069793A"/>
    <w:rsid w:val="006B195C"/>
    <w:rsid w:val="006B7196"/>
    <w:rsid w:val="006C0C04"/>
    <w:rsid w:val="006D5CB8"/>
    <w:rsid w:val="006E34C9"/>
    <w:rsid w:val="00707CFA"/>
    <w:rsid w:val="00711912"/>
    <w:rsid w:val="00722C26"/>
    <w:rsid w:val="007263AA"/>
    <w:rsid w:val="00747C55"/>
    <w:rsid w:val="0077664B"/>
    <w:rsid w:val="007A0E76"/>
    <w:rsid w:val="007B59E8"/>
    <w:rsid w:val="007C30DC"/>
    <w:rsid w:val="007C488D"/>
    <w:rsid w:val="0080036E"/>
    <w:rsid w:val="008015CE"/>
    <w:rsid w:val="00806918"/>
    <w:rsid w:val="00820F2D"/>
    <w:rsid w:val="008354B1"/>
    <w:rsid w:val="008628AE"/>
    <w:rsid w:val="00887733"/>
    <w:rsid w:val="008A69FD"/>
    <w:rsid w:val="008B2EAD"/>
    <w:rsid w:val="008F331D"/>
    <w:rsid w:val="00906A30"/>
    <w:rsid w:val="009078A2"/>
    <w:rsid w:val="00940C05"/>
    <w:rsid w:val="00942461"/>
    <w:rsid w:val="00951E65"/>
    <w:rsid w:val="00952883"/>
    <w:rsid w:val="0095784A"/>
    <w:rsid w:val="00964CC0"/>
    <w:rsid w:val="00966A1B"/>
    <w:rsid w:val="009A03EF"/>
    <w:rsid w:val="009A3E39"/>
    <w:rsid w:val="009A4DC2"/>
    <w:rsid w:val="009B363C"/>
    <w:rsid w:val="009C312C"/>
    <w:rsid w:val="009D2CA5"/>
    <w:rsid w:val="009D59E0"/>
    <w:rsid w:val="009F6D93"/>
    <w:rsid w:val="009F7B6A"/>
    <w:rsid w:val="00A11260"/>
    <w:rsid w:val="00A1463D"/>
    <w:rsid w:val="00A233B0"/>
    <w:rsid w:val="00A23E2B"/>
    <w:rsid w:val="00A24475"/>
    <w:rsid w:val="00A24672"/>
    <w:rsid w:val="00A26C42"/>
    <w:rsid w:val="00A415C9"/>
    <w:rsid w:val="00A45CDF"/>
    <w:rsid w:val="00A5038A"/>
    <w:rsid w:val="00A8232C"/>
    <w:rsid w:val="00A84FE3"/>
    <w:rsid w:val="00AB70D3"/>
    <w:rsid w:val="00AD5FBA"/>
    <w:rsid w:val="00AF053B"/>
    <w:rsid w:val="00AF072D"/>
    <w:rsid w:val="00AF7F77"/>
    <w:rsid w:val="00B10B5E"/>
    <w:rsid w:val="00B41C7A"/>
    <w:rsid w:val="00B442FF"/>
    <w:rsid w:val="00B50237"/>
    <w:rsid w:val="00B564E0"/>
    <w:rsid w:val="00B74067"/>
    <w:rsid w:val="00B77BF4"/>
    <w:rsid w:val="00B94530"/>
    <w:rsid w:val="00B96BA4"/>
    <w:rsid w:val="00B9785D"/>
    <w:rsid w:val="00BA447F"/>
    <w:rsid w:val="00BF1BFB"/>
    <w:rsid w:val="00BF40B5"/>
    <w:rsid w:val="00C318C3"/>
    <w:rsid w:val="00C44B83"/>
    <w:rsid w:val="00C53222"/>
    <w:rsid w:val="00C56032"/>
    <w:rsid w:val="00C724C1"/>
    <w:rsid w:val="00C75DEF"/>
    <w:rsid w:val="00CA12D7"/>
    <w:rsid w:val="00CD395B"/>
    <w:rsid w:val="00CD68AB"/>
    <w:rsid w:val="00D27C11"/>
    <w:rsid w:val="00D32E1E"/>
    <w:rsid w:val="00D50A92"/>
    <w:rsid w:val="00DB4037"/>
    <w:rsid w:val="00DD7016"/>
    <w:rsid w:val="00E05BCA"/>
    <w:rsid w:val="00E12E20"/>
    <w:rsid w:val="00E2658E"/>
    <w:rsid w:val="00E3751B"/>
    <w:rsid w:val="00E417B0"/>
    <w:rsid w:val="00E77FDF"/>
    <w:rsid w:val="00E859DC"/>
    <w:rsid w:val="00E92C85"/>
    <w:rsid w:val="00E940B5"/>
    <w:rsid w:val="00E9470D"/>
    <w:rsid w:val="00EA2F91"/>
    <w:rsid w:val="00EB3732"/>
    <w:rsid w:val="00EC0F23"/>
    <w:rsid w:val="00EC5A9C"/>
    <w:rsid w:val="00ED0FF5"/>
    <w:rsid w:val="00EE33EF"/>
    <w:rsid w:val="00F303BC"/>
    <w:rsid w:val="00F569F8"/>
    <w:rsid w:val="00F64221"/>
    <w:rsid w:val="00F83474"/>
    <w:rsid w:val="00FD4DF2"/>
    <w:rsid w:val="00FE667C"/>
    <w:rsid w:val="00FF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44BE2AEB"/>
  <w15:chartTrackingRefBased/>
  <w15:docId w15:val="{834E6B54-9066-400E-B669-7324A92B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9DC"/>
    <w:rPr>
      <w:rFonts w:ascii="Helvetica" w:hAnsi="Helvetica"/>
      <w:lang w:val="en-AU"/>
    </w:rPr>
  </w:style>
  <w:style w:type="paragraph" w:styleId="Heading1">
    <w:name w:val="heading 1"/>
    <w:basedOn w:val="Normal"/>
    <w:next w:val="Normal"/>
    <w:qFormat/>
    <w:pPr>
      <w:keepNext/>
      <w:numPr>
        <w:numId w:val="1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71535"/>
    <w:pPr>
      <w:keepNext/>
      <w:numPr>
        <w:ilvl w:val="1"/>
        <w:numId w:val="10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571535"/>
    <w:pPr>
      <w:keepNext/>
      <w:numPr>
        <w:ilvl w:val="2"/>
        <w:numId w:val="10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571535"/>
    <w:pPr>
      <w:keepNext/>
      <w:numPr>
        <w:ilvl w:val="3"/>
        <w:numId w:val="10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71535"/>
    <w:pPr>
      <w:numPr>
        <w:ilvl w:val="4"/>
        <w:numId w:val="10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71535"/>
    <w:pPr>
      <w:numPr>
        <w:ilvl w:val="5"/>
        <w:numId w:val="10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571535"/>
    <w:pPr>
      <w:numPr>
        <w:ilvl w:val="6"/>
        <w:numId w:val="10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71535"/>
    <w:pPr>
      <w:numPr>
        <w:ilvl w:val="7"/>
        <w:numId w:val="10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71535"/>
    <w:pPr>
      <w:numPr>
        <w:ilvl w:val="8"/>
        <w:numId w:val="10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 1"/>
    <w:basedOn w:val="Normal"/>
    <w:next w:val="PARAGRAPH1"/>
    <w:pPr>
      <w:numPr>
        <w:numId w:val="5"/>
      </w:numPr>
      <w:tabs>
        <w:tab w:val="left" w:pos="284"/>
        <w:tab w:val="left" w:pos="567"/>
        <w:tab w:val="left" w:pos="993"/>
        <w:tab w:val="left" w:pos="1418"/>
        <w:tab w:val="left" w:pos="1701"/>
        <w:tab w:val="left" w:pos="1985"/>
      </w:tabs>
      <w:overflowPunct w:val="0"/>
      <w:autoSpaceDE w:val="0"/>
      <w:autoSpaceDN w:val="0"/>
      <w:adjustRightInd w:val="0"/>
      <w:spacing w:before="120" w:after="113" w:line="226" w:lineRule="exact"/>
      <w:textAlignment w:val="baseline"/>
      <w:outlineLvl w:val="0"/>
    </w:pPr>
    <w:rPr>
      <w:b/>
      <w:caps/>
      <w:lang w:val="en-US"/>
    </w:rPr>
  </w:style>
  <w:style w:type="paragraph" w:customStyle="1" w:styleId="PARAGRAPH1">
    <w:name w:val="PARAGRAPH 1"/>
    <w:basedOn w:val="Normal"/>
    <w:pPr>
      <w:tabs>
        <w:tab w:val="left" w:pos="720"/>
        <w:tab w:val="left" w:pos="1440"/>
        <w:tab w:val="left" w:pos="1653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"/>
    </w:pPr>
    <w:rPr>
      <w:lang w:val="en-US"/>
    </w:rPr>
  </w:style>
  <w:style w:type="paragraph" w:styleId="FootnoteText">
    <w:name w:val="footnote text"/>
    <w:basedOn w:val="Normal"/>
    <w:semiHidden/>
    <w:rsid w:val="00176092"/>
  </w:style>
  <w:style w:type="paragraph" w:customStyle="1" w:styleId="Title10">
    <w:name w:val="Title1"/>
    <w:basedOn w:val="Normal"/>
    <w:rPr>
      <w:b/>
      <w:bCs/>
      <w:caps/>
      <w:sz w:val="24"/>
      <w:lang w:val="en-US"/>
    </w:rPr>
  </w:style>
  <w:style w:type="paragraph" w:customStyle="1" w:styleId="TITLE2">
    <w:name w:val="TITLE 2"/>
    <w:basedOn w:val="Normal"/>
    <w:next w:val="PARAGRAPH2"/>
    <w:pPr>
      <w:numPr>
        <w:ilvl w:val="2"/>
        <w:numId w:val="5"/>
      </w:numPr>
      <w:tabs>
        <w:tab w:val="left" w:pos="709"/>
        <w:tab w:val="left" w:pos="1701"/>
        <w:tab w:val="left" w:pos="2127"/>
        <w:tab w:val="left" w:pos="2552"/>
        <w:tab w:val="left" w:pos="3108"/>
        <w:tab w:val="left" w:pos="3668"/>
        <w:tab w:val="left" w:pos="4256"/>
        <w:tab w:val="left" w:pos="4678"/>
        <w:tab w:val="left" w:pos="5103"/>
      </w:tabs>
      <w:spacing w:before="120" w:after="120"/>
      <w:outlineLvl w:val="1"/>
    </w:pPr>
    <w:rPr>
      <w:b/>
      <w:bCs/>
      <w:u w:val="single"/>
    </w:rPr>
  </w:style>
  <w:style w:type="paragraph" w:customStyle="1" w:styleId="PARAGRAPH2">
    <w:name w:val="PARAGRAPH 2"/>
    <w:basedOn w:val="PARAGRAPH1"/>
    <w:pPr>
      <w:ind w:left="709"/>
    </w:pPr>
    <w:rPr>
      <w:lang w:val="en-AU"/>
    </w:rPr>
  </w:style>
  <w:style w:type="paragraph" w:customStyle="1" w:styleId="TITLE3">
    <w:name w:val="TITLE 3"/>
    <w:basedOn w:val="TITLE2"/>
    <w:next w:val="PARAGRAPH3"/>
    <w:pPr>
      <w:numPr>
        <w:ilvl w:val="4"/>
      </w:numPr>
      <w:tabs>
        <w:tab w:val="clear" w:pos="709"/>
        <w:tab w:val="clear" w:pos="1701"/>
        <w:tab w:val="clear" w:pos="2127"/>
        <w:tab w:val="clear" w:pos="2552"/>
        <w:tab w:val="clear" w:pos="3108"/>
        <w:tab w:val="clear" w:pos="3668"/>
        <w:tab w:val="clear" w:pos="4256"/>
        <w:tab w:val="left" w:pos="1418"/>
        <w:tab w:val="left" w:pos="2268"/>
        <w:tab w:val="left" w:pos="2835"/>
        <w:tab w:val="left" w:pos="3402"/>
        <w:tab w:val="left" w:pos="3969"/>
        <w:tab w:val="left" w:pos="4536"/>
        <w:tab w:val="left" w:pos="5670"/>
        <w:tab w:val="left" w:pos="6237"/>
        <w:tab w:val="left" w:pos="6804"/>
        <w:tab w:val="left" w:pos="7371"/>
      </w:tabs>
      <w:outlineLvl w:val="2"/>
    </w:pPr>
    <w:rPr>
      <w:u w:val="none"/>
    </w:rPr>
  </w:style>
  <w:style w:type="paragraph" w:customStyle="1" w:styleId="PARAGRAPH3">
    <w:name w:val="PARAGRAPH 3"/>
    <w:basedOn w:val="PARAGRAPH2"/>
    <w:pPr>
      <w:tabs>
        <w:tab w:val="left" w:pos="1843"/>
        <w:tab w:val="left" w:pos="2268"/>
        <w:tab w:val="left" w:pos="2977"/>
        <w:tab w:val="left" w:pos="3686"/>
        <w:tab w:val="left" w:pos="4395"/>
      </w:tabs>
      <w:ind w:left="1247"/>
    </w:pPr>
  </w:style>
  <w:style w:type="paragraph" w:customStyle="1" w:styleId="TITLE4">
    <w:name w:val="TITLE4"/>
    <w:basedOn w:val="TITLE3"/>
    <w:next w:val="PARAGRAPH4"/>
    <w:pPr>
      <w:numPr>
        <w:ilvl w:val="6"/>
      </w:numPr>
    </w:pPr>
    <w:rPr>
      <w:b w:val="0"/>
    </w:rPr>
  </w:style>
  <w:style w:type="paragraph" w:customStyle="1" w:styleId="PARAGRAPH4">
    <w:name w:val="PARAGRAPH4"/>
    <w:basedOn w:val="PARAGRAPH2"/>
    <w:pPr>
      <w:ind w:left="1985"/>
    </w:pPr>
  </w:style>
  <w:style w:type="paragraph" w:customStyle="1" w:styleId="subpara1">
    <w:name w:val="subpara1"/>
    <w:basedOn w:val="PARAGRAPH1"/>
    <w:pPr>
      <w:numPr>
        <w:ilvl w:val="1"/>
        <w:numId w:val="5"/>
      </w:num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100" w:beforeAutospacing="1" w:after="100" w:afterAutospacing="1"/>
    </w:pPr>
  </w:style>
  <w:style w:type="paragraph" w:customStyle="1" w:styleId="PARASUB1">
    <w:name w:val="PARASUB1"/>
    <w:basedOn w:val="PARAGRAPH1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ind w:left="567"/>
    </w:pPr>
  </w:style>
  <w:style w:type="paragraph" w:customStyle="1" w:styleId="Environm">
    <w:name w:val="Environm."/>
    <w:basedOn w:val="Normal"/>
    <w:pPr>
      <w:ind w:left="284"/>
    </w:pPr>
    <w:rPr>
      <w:b/>
      <w:bCs/>
      <w:i/>
      <w:iCs/>
      <w:lang w:val="en-US"/>
    </w:rPr>
  </w:style>
  <w:style w:type="paragraph" w:customStyle="1" w:styleId="subpara2">
    <w:name w:val="subpara2"/>
    <w:basedOn w:val="PARAGRAPH2"/>
    <w:pPr>
      <w:numPr>
        <w:ilvl w:val="3"/>
        <w:numId w:val="5"/>
      </w:numPr>
      <w:tabs>
        <w:tab w:val="clear" w:pos="1440"/>
        <w:tab w:val="left" w:pos="964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spacing w:before="100" w:beforeAutospacing="1" w:after="100" w:afterAutospacing="1"/>
    </w:pPr>
  </w:style>
  <w:style w:type="paragraph" w:customStyle="1" w:styleId="subpara3">
    <w:name w:val="subpara3"/>
    <w:basedOn w:val="PARAGRAPH3"/>
    <w:pPr>
      <w:numPr>
        <w:ilvl w:val="5"/>
        <w:numId w:val="5"/>
      </w:numPr>
      <w:tabs>
        <w:tab w:val="clear" w:pos="1843"/>
        <w:tab w:val="clear" w:pos="2977"/>
        <w:tab w:val="clear" w:pos="3686"/>
        <w:tab w:val="clear" w:pos="4395"/>
        <w:tab w:val="left" w:pos="1559"/>
        <w:tab w:val="left" w:pos="1928"/>
        <w:tab w:val="left" w:pos="2835"/>
        <w:tab w:val="left" w:pos="3402"/>
        <w:tab w:val="left" w:pos="3969"/>
        <w:tab w:val="left" w:pos="4536"/>
      </w:tabs>
      <w:spacing w:before="100" w:beforeAutospacing="1" w:after="100" w:afterAutospacing="1"/>
    </w:pPr>
  </w:style>
  <w:style w:type="paragraph" w:customStyle="1" w:styleId="subpara4">
    <w:name w:val="subpara4"/>
    <w:basedOn w:val="PARAGRAPH4"/>
    <w:pPr>
      <w:numPr>
        <w:ilvl w:val="7"/>
        <w:numId w:val="5"/>
      </w:numPr>
      <w:tabs>
        <w:tab w:val="left" w:pos="2552"/>
        <w:tab w:val="left" w:pos="2835"/>
        <w:tab w:val="left" w:pos="3402"/>
        <w:tab w:val="left" w:pos="3969"/>
        <w:tab w:val="left" w:pos="4536"/>
      </w:tabs>
      <w:spacing w:before="100" w:beforeAutospacing="1" w:after="100" w:afterAutospacing="1"/>
    </w:pPr>
  </w:style>
  <w:style w:type="paragraph" w:customStyle="1" w:styleId="bulet1">
    <w:name w:val="bulet1"/>
    <w:basedOn w:val="PARAGRAPH1"/>
    <w:pPr>
      <w:numPr>
        <w:numId w:val="1"/>
      </w:numPr>
      <w:tabs>
        <w:tab w:val="clear" w:pos="1004"/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spacing w:before="100" w:beforeAutospacing="1" w:after="100" w:afterAutospacing="1"/>
      <w:ind w:left="568" w:hanging="284"/>
    </w:pPr>
  </w:style>
  <w:style w:type="paragraph" w:customStyle="1" w:styleId="bulet2">
    <w:name w:val="bulet2"/>
    <w:basedOn w:val="PARAGRAPH2"/>
    <w:pPr>
      <w:numPr>
        <w:numId w:val="2"/>
      </w:numPr>
      <w:tabs>
        <w:tab w:val="left" w:pos="992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ind w:left="993" w:hanging="284"/>
    </w:pPr>
  </w:style>
  <w:style w:type="paragraph" w:customStyle="1" w:styleId="bulet3">
    <w:name w:val="bulet3"/>
    <w:basedOn w:val="PARAGRAPH3"/>
    <w:pPr>
      <w:numPr>
        <w:numId w:val="3"/>
      </w:numPr>
      <w:tabs>
        <w:tab w:val="left" w:pos="1531"/>
        <w:tab w:val="left" w:pos="1559"/>
      </w:tabs>
      <w:ind w:left="1531" w:hanging="284"/>
    </w:pPr>
  </w:style>
  <w:style w:type="paragraph" w:customStyle="1" w:styleId="bulet4">
    <w:name w:val="bulet4"/>
    <w:basedOn w:val="PARAGRAPH4"/>
    <w:pPr>
      <w:numPr>
        <w:numId w:val="4"/>
      </w:numPr>
      <w:tabs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ind w:left="2269" w:hanging="284"/>
    </w:pPr>
  </w:style>
  <w:style w:type="paragraph" w:customStyle="1" w:styleId="TABLE">
    <w:name w:val="TABLE"/>
    <w:basedOn w:val="Normal"/>
    <w:pPr>
      <w:numPr>
        <w:numId w:val="8"/>
      </w:numPr>
      <w:tabs>
        <w:tab w:val="left" w:pos="284"/>
        <w:tab w:val="left" w:pos="567"/>
        <w:tab w:val="left" w:pos="993"/>
        <w:tab w:val="left" w:pos="1701"/>
        <w:tab w:val="left" w:pos="1985"/>
      </w:tabs>
      <w:overflowPunct w:val="0"/>
      <w:autoSpaceDE w:val="0"/>
      <w:autoSpaceDN w:val="0"/>
      <w:adjustRightInd w:val="0"/>
      <w:spacing w:before="120" w:after="113" w:line="226" w:lineRule="exact"/>
      <w:textAlignment w:val="baseline"/>
      <w:outlineLvl w:val="0"/>
    </w:pPr>
    <w:rPr>
      <w:b/>
      <w:caps/>
      <w:lang w:val="en-US"/>
    </w:rPr>
  </w:style>
  <w:style w:type="paragraph" w:customStyle="1" w:styleId="FIGURE">
    <w:name w:val="FIGURE"/>
    <w:basedOn w:val="TABLE"/>
    <w:pPr>
      <w:numPr>
        <w:numId w:val="6"/>
      </w:numPr>
    </w:pPr>
  </w:style>
  <w:style w:type="paragraph" w:customStyle="1" w:styleId="APPENDIX">
    <w:name w:val="APPENDIX"/>
    <w:basedOn w:val="Normal"/>
    <w:next w:val="PARAGRAPH1"/>
    <w:pPr>
      <w:pageBreakBefore/>
      <w:numPr>
        <w:numId w:val="9"/>
      </w:numPr>
      <w:tabs>
        <w:tab w:val="left" w:pos="284"/>
        <w:tab w:val="left" w:pos="567"/>
        <w:tab w:val="left" w:pos="993"/>
        <w:tab w:val="left" w:pos="1701"/>
        <w:tab w:val="left" w:pos="1985"/>
      </w:tabs>
      <w:overflowPunct w:val="0"/>
      <w:autoSpaceDE w:val="0"/>
      <w:autoSpaceDN w:val="0"/>
      <w:adjustRightInd w:val="0"/>
      <w:spacing w:before="120" w:after="113" w:line="226" w:lineRule="exact"/>
      <w:ind w:left="0"/>
      <w:textAlignment w:val="baseline"/>
      <w:outlineLvl w:val="0"/>
    </w:pPr>
    <w:rPr>
      <w:b/>
      <w:caps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PARASUB2">
    <w:name w:val="PARASUB2"/>
    <w:basedOn w:val="PARAGRAPH3"/>
    <w:pPr>
      <w:ind w:left="992"/>
    </w:pPr>
  </w:style>
  <w:style w:type="paragraph" w:customStyle="1" w:styleId="ATTACHMENT">
    <w:name w:val="ATTACHMENT"/>
    <w:basedOn w:val="APPENDIX"/>
    <w:next w:val="PARAGRAPH1"/>
    <w:pPr>
      <w:numPr>
        <w:numId w:val="7"/>
      </w:numPr>
    </w:pPr>
    <w:rPr>
      <w:caps w:val="0"/>
    </w:rPr>
  </w:style>
  <w:style w:type="paragraph" w:styleId="TOC1">
    <w:name w:val="toc 1"/>
    <w:basedOn w:val="Normal"/>
    <w:next w:val="Normal"/>
    <w:autoRedefine/>
    <w:uiPriority w:val="39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PARASUB3">
    <w:name w:val="PARASUB3"/>
    <w:basedOn w:val="PARASUB2"/>
    <w:pPr>
      <w:ind w:left="1531"/>
    </w:pPr>
  </w:style>
  <w:style w:type="paragraph" w:styleId="BodyText">
    <w:name w:val="Body Text"/>
    <w:basedOn w:val="Normal"/>
    <w:pPr>
      <w:spacing w:after="120"/>
    </w:pPr>
  </w:style>
  <w:style w:type="paragraph" w:customStyle="1" w:styleId="DefaultText">
    <w:name w:val="Default Text"/>
    <w:basedOn w:val="Normal"/>
    <w:pPr>
      <w:autoSpaceDE w:val="0"/>
      <w:autoSpaceDN w:val="0"/>
      <w:adjustRightInd w:val="0"/>
      <w:spacing w:line="232" w:lineRule="exact"/>
      <w:ind w:left="283"/>
    </w:pPr>
    <w:rPr>
      <w:lang w:val="en-US"/>
    </w:rPr>
  </w:style>
  <w:style w:type="paragraph" w:customStyle="1" w:styleId="PARASUB4">
    <w:name w:val="PARASUB4"/>
    <w:basedOn w:val="PARASUB2"/>
    <w:pPr>
      <w:ind w:left="2268"/>
    </w:pPr>
    <w:rPr>
      <w:lang w:val="fr-FR"/>
    </w:rPr>
  </w:style>
  <w:style w:type="character" w:styleId="FootnoteReference">
    <w:name w:val="footnote reference"/>
    <w:semiHidden/>
    <w:rsid w:val="00176092"/>
    <w:rPr>
      <w:vertAlign w:val="superscript"/>
    </w:rPr>
  </w:style>
  <w:style w:type="paragraph" w:styleId="BalloonText">
    <w:name w:val="Balloon Text"/>
    <w:basedOn w:val="Normal"/>
    <w:semiHidden/>
    <w:rsid w:val="00B41C7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265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2658E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  <w:lang w:val="en-US"/>
    </w:rPr>
  </w:style>
  <w:style w:type="character" w:styleId="Hyperlink">
    <w:name w:val="Hyperlink"/>
    <w:uiPriority w:val="99"/>
    <w:unhideWhenUsed/>
    <w:rsid w:val="00E2658E"/>
    <w:rPr>
      <w:color w:val="0563C1"/>
      <w:u w:val="single"/>
    </w:rPr>
  </w:style>
  <w:style w:type="character" w:customStyle="1" w:styleId="FooterChar">
    <w:name w:val="Footer Char"/>
    <w:link w:val="Footer"/>
    <w:uiPriority w:val="99"/>
    <w:rsid w:val="00EC5A9C"/>
    <w:rPr>
      <w:rFonts w:ascii="Helvetica" w:hAnsi="Helvetica"/>
      <w:lang w:val="en-AU"/>
    </w:rPr>
  </w:style>
  <w:style w:type="character" w:customStyle="1" w:styleId="Heading2Char">
    <w:name w:val="Heading 2 Char"/>
    <w:link w:val="Heading2"/>
    <w:rsid w:val="00571535"/>
    <w:rPr>
      <w:rFonts w:ascii="Calibri Light" w:hAnsi="Calibri Light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link w:val="Heading3"/>
    <w:rsid w:val="00571535"/>
    <w:rPr>
      <w:rFonts w:ascii="Calibri Light" w:hAnsi="Calibri Light"/>
      <w:b/>
      <w:bCs/>
      <w:sz w:val="26"/>
      <w:szCs w:val="26"/>
      <w:lang w:val="en-AU"/>
    </w:rPr>
  </w:style>
  <w:style w:type="character" w:customStyle="1" w:styleId="Heading4Char">
    <w:name w:val="Heading 4 Char"/>
    <w:link w:val="Heading4"/>
    <w:rsid w:val="00571535"/>
    <w:rPr>
      <w:rFonts w:ascii="Calibri" w:hAnsi="Calibri"/>
      <w:b/>
      <w:bCs/>
      <w:sz w:val="28"/>
      <w:szCs w:val="28"/>
      <w:lang w:val="en-AU"/>
    </w:rPr>
  </w:style>
  <w:style w:type="character" w:customStyle="1" w:styleId="Heading5Char">
    <w:name w:val="Heading 5 Char"/>
    <w:link w:val="Heading5"/>
    <w:semiHidden/>
    <w:rsid w:val="00571535"/>
    <w:rPr>
      <w:rFonts w:ascii="Calibri" w:hAnsi="Calibri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link w:val="Heading6"/>
    <w:semiHidden/>
    <w:rsid w:val="00571535"/>
    <w:rPr>
      <w:rFonts w:ascii="Calibri" w:hAnsi="Calibri"/>
      <w:b/>
      <w:bCs/>
      <w:sz w:val="22"/>
      <w:szCs w:val="22"/>
      <w:lang w:val="en-AU"/>
    </w:rPr>
  </w:style>
  <w:style w:type="character" w:customStyle="1" w:styleId="Heading7Char">
    <w:name w:val="Heading 7 Char"/>
    <w:link w:val="Heading7"/>
    <w:semiHidden/>
    <w:rsid w:val="00571535"/>
    <w:rPr>
      <w:rFonts w:ascii="Calibri" w:hAnsi="Calibri"/>
      <w:sz w:val="24"/>
      <w:szCs w:val="24"/>
      <w:lang w:val="en-AU"/>
    </w:rPr>
  </w:style>
  <w:style w:type="character" w:customStyle="1" w:styleId="Heading8Char">
    <w:name w:val="Heading 8 Char"/>
    <w:link w:val="Heading8"/>
    <w:semiHidden/>
    <w:rsid w:val="00571535"/>
    <w:rPr>
      <w:rFonts w:ascii="Calibri" w:hAnsi="Calibri"/>
      <w:i/>
      <w:iCs/>
      <w:sz w:val="24"/>
      <w:szCs w:val="24"/>
      <w:lang w:val="en-AU"/>
    </w:rPr>
  </w:style>
  <w:style w:type="character" w:customStyle="1" w:styleId="Heading9Char">
    <w:name w:val="Heading 9 Char"/>
    <w:link w:val="Heading9"/>
    <w:semiHidden/>
    <w:rsid w:val="00571535"/>
    <w:rPr>
      <w:rFonts w:ascii="Calibri Light" w:hAnsi="Calibri Light"/>
      <w:sz w:val="22"/>
      <w:szCs w:val="22"/>
      <w:lang w:val="en-AU"/>
    </w:rPr>
  </w:style>
  <w:style w:type="character" w:styleId="Emphasis">
    <w:name w:val="Emphasis"/>
    <w:qFormat/>
    <w:rsid w:val="00571535"/>
    <w:rPr>
      <w:i/>
      <w:iCs/>
    </w:rPr>
  </w:style>
  <w:style w:type="paragraph" w:styleId="TOC2">
    <w:name w:val="toc 2"/>
    <w:basedOn w:val="Normal"/>
    <w:next w:val="Normal"/>
    <w:autoRedefine/>
    <w:uiPriority w:val="39"/>
    <w:rsid w:val="00474CE1"/>
    <w:pPr>
      <w:ind w:left="200"/>
    </w:pPr>
  </w:style>
  <w:style w:type="paragraph" w:styleId="TOC3">
    <w:name w:val="toc 3"/>
    <w:basedOn w:val="Normal"/>
    <w:next w:val="Normal"/>
    <w:autoRedefine/>
    <w:uiPriority w:val="39"/>
    <w:rsid w:val="00ED0FF5"/>
    <w:pPr>
      <w:ind w:left="400"/>
    </w:pPr>
  </w:style>
  <w:style w:type="character" w:styleId="UnresolvedMention">
    <w:name w:val="Unresolved Mention"/>
    <w:basedOn w:val="DefaultParagraphFont"/>
    <w:uiPriority w:val="99"/>
    <w:semiHidden/>
    <w:unhideWhenUsed/>
    <w:rsid w:val="00C560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dacityteam.org/download/" TargetMode="Externa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ADCS\~ADC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F025E-52E6-4F30-9E3A-2982238C4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~ADCS.DOT</Template>
  <TotalTime>92</TotalTime>
  <Pages>4</Pages>
  <Words>285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Industrialization Test Procedure Template</vt:lpstr>
    </vt:vector>
  </TitlesOfParts>
  <Company>STMicroelectronics</Company>
  <LinksUpToDate>false</LinksUpToDate>
  <CharactersWithSpaces>2528</CharactersWithSpaces>
  <SharedDoc>false</SharedDoc>
  <HLinks>
    <vt:vector size="96" baseType="variant">
      <vt:variant>
        <vt:i4>1507384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_Toc530495425</vt:lpwstr>
      </vt:variant>
      <vt:variant>
        <vt:i4>1507384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_Toc530495424</vt:lpwstr>
      </vt:variant>
      <vt:variant>
        <vt:i4>1507384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_Toc530495423</vt:lpwstr>
      </vt:variant>
      <vt:variant>
        <vt:i4>1507384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_Toc530495422</vt:lpwstr>
      </vt:variant>
      <vt:variant>
        <vt:i4>1507384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_Toc530495421</vt:lpwstr>
      </vt:variant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_Toc530495420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_Toc530495419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_Toc530495418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_Toc530495417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_Toc530495416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_Toc530495415</vt:lpwstr>
      </vt:variant>
      <vt:variant>
        <vt:i4>1310776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_Toc530495414</vt:lpwstr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_Toc530495413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_Toc530495412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_Toc530495411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_Toc530495410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Industrialization Test Procedure Template</dc:title>
  <dc:subject/>
  <dc:creator>Superuser;ignazio.leone@st.com</dc:creator>
  <cp:keywords/>
  <dc:description>SRA STEVAL/X-NUCLEO Testing Procedure template</dc:description>
  <cp:lastModifiedBy>Stefano BOSCO</cp:lastModifiedBy>
  <cp:revision>9</cp:revision>
  <cp:lastPrinted>2004-06-15T08:20:00Z</cp:lastPrinted>
  <dcterms:created xsi:type="dcterms:W3CDTF">2020-04-22T13:34:00Z</dcterms:created>
  <dcterms:modified xsi:type="dcterms:W3CDTF">2022-04-29T11:23:00Z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8c7287-838c-46dd-b281-b1140229e67a_Enabled">
    <vt:lpwstr>true</vt:lpwstr>
  </property>
  <property fmtid="{D5CDD505-2E9C-101B-9397-08002B2CF9AE}" pid="3" name="MSIP_Label_cf8c7287-838c-46dd-b281-b1140229e67a_SetDate">
    <vt:lpwstr>2022-02-15T08:53:50Z</vt:lpwstr>
  </property>
  <property fmtid="{D5CDD505-2E9C-101B-9397-08002B2CF9AE}" pid="4" name="MSIP_Label_cf8c7287-838c-46dd-b281-b1140229e67a_Method">
    <vt:lpwstr>Privileged</vt:lpwstr>
  </property>
  <property fmtid="{D5CDD505-2E9C-101B-9397-08002B2CF9AE}" pid="5" name="MSIP_Label_cf8c7287-838c-46dd-b281-b1140229e67a_Name">
    <vt:lpwstr>cf8c7287-838c-46dd-b281-b1140229e67a</vt:lpwstr>
  </property>
  <property fmtid="{D5CDD505-2E9C-101B-9397-08002B2CF9AE}" pid="6" name="MSIP_Label_cf8c7287-838c-46dd-b281-b1140229e67a_SiteId">
    <vt:lpwstr>75e027c9-20d5-47d5-b82f-77d7cd041e8f</vt:lpwstr>
  </property>
  <property fmtid="{D5CDD505-2E9C-101B-9397-08002B2CF9AE}" pid="7" name="MSIP_Label_cf8c7287-838c-46dd-b281-b1140229e67a_ActionId">
    <vt:lpwstr>5123bdb3-010a-4793-8d5c-953823cbbe5b</vt:lpwstr>
  </property>
  <property fmtid="{D5CDD505-2E9C-101B-9397-08002B2CF9AE}" pid="8" name="MSIP_Label_cf8c7287-838c-46dd-b281-b1140229e67a_ContentBits">
    <vt:lpwstr>0</vt:lpwstr>
  </property>
</Properties>
</file>